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enraster"/>
        <w:tblW w:w="10490" w:type="dxa"/>
        <w:tblLook w:val="04A0" w:firstRow="1" w:lastRow="0" w:firstColumn="1" w:lastColumn="0" w:noHBand="0" w:noVBand="1"/>
      </w:tblPr>
      <w:tblGrid>
        <w:gridCol w:w="2694"/>
        <w:gridCol w:w="7796"/>
      </w:tblGrid>
      <w:tr w:rsidR="00E40757" w:rsidRPr="00621D2D" w14:paraId="2CBA43BD" w14:textId="77777777" w:rsidTr="00E40757">
        <w:trPr>
          <w:tblHeader/>
        </w:trPr>
        <w:tc>
          <w:tcPr>
            <w:tcW w:w="2694" w:type="dxa"/>
            <w:tcBorders>
              <w:top w:val="nil"/>
              <w:left w:val="nil"/>
              <w:bottom w:val="single" w:sz="12" w:space="0" w:color="00B0F0"/>
              <w:right w:val="single" w:sz="48" w:space="0" w:color="FFFFFF" w:themeColor="background1"/>
            </w:tcBorders>
          </w:tcPr>
          <w:p w14:paraId="7D57E456" w14:textId="783C2F27" w:rsidR="00E40757" w:rsidRPr="00621D2D" w:rsidRDefault="003868C4" w:rsidP="009F2642">
            <w:pPr>
              <w:pStyle w:val="ov20tabellehead"/>
              <w:jc w:val="left"/>
            </w:pPr>
            <w:r>
              <w:t>Basisdaten</w:t>
            </w:r>
          </w:p>
        </w:tc>
        <w:tc>
          <w:tcPr>
            <w:tcW w:w="7796" w:type="dxa"/>
            <w:tcBorders>
              <w:top w:val="nil"/>
              <w:left w:val="single" w:sz="48" w:space="0" w:color="FFFFFF" w:themeColor="background1"/>
              <w:bottom w:val="single" w:sz="12" w:space="0" w:color="00B0F0"/>
              <w:right w:val="single" w:sz="48" w:space="0" w:color="FFFFFF" w:themeColor="background1"/>
            </w:tcBorders>
          </w:tcPr>
          <w:p w14:paraId="2FDFC35C" w14:textId="0DB7BE42" w:rsidR="00E40757" w:rsidRPr="00621D2D" w:rsidRDefault="00E40757" w:rsidP="009F2642">
            <w:pPr>
              <w:pStyle w:val="ov20tabellehead"/>
              <w:jc w:val="left"/>
            </w:pPr>
          </w:p>
        </w:tc>
      </w:tr>
      <w:tr w:rsidR="00E40757" w:rsidRPr="00621D2D" w14:paraId="75EA04E0" w14:textId="77777777" w:rsidTr="00E40757">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69E91B8A" w14:textId="467E1D55" w:rsidR="00E40757" w:rsidRPr="00E40757" w:rsidRDefault="00E40757" w:rsidP="00E40757">
            <w:pPr>
              <w:pStyle w:val="ov20tabelle"/>
              <w:jc w:val="right"/>
              <w:rPr>
                <w:b/>
                <w:bCs/>
              </w:rPr>
            </w:pPr>
            <w:r>
              <w:rPr>
                <w:b/>
                <w:bCs/>
              </w:rPr>
              <w:t>Firmierung</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2ED27578" w14:textId="6C30E101" w:rsidR="00E40757" w:rsidRDefault="00E40757" w:rsidP="009F2642">
            <w:pPr>
              <w:pStyle w:val="ov20tabelle"/>
              <w:jc w:val="left"/>
            </w:pPr>
            <w:proofErr w:type="spellStart"/>
            <w:r>
              <w:t>Oventrop</w:t>
            </w:r>
            <w:proofErr w:type="spellEnd"/>
            <w:r>
              <w:t xml:space="preserve"> GmbH &amp; Co. KG</w:t>
            </w:r>
          </w:p>
        </w:tc>
      </w:tr>
      <w:tr w:rsidR="00E40757" w:rsidRPr="00621D2D" w14:paraId="07B28E34" w14:textId="77777777" w:rsidTr="00E40757">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4FA715B2" w14:textId="4143260E" w:rsidR="00E40757" w:rsidRPr="00E40757" w:rsidRDefault="00E40757" w:rsidP="00E40757">
            <w:pPr>
              <w:pStyle w:val="ov20tabelle"/>
              <w:jc w:val="right"/>
              <w:rPr>
                <w:b/>
                <w:bCs/>
              </w:rPr>
            </w:pPr>
            <w:r>
              <w:rPr>
                <w:b/>
                <w:bCs/>
              </w:rPr>
              <w:t>Anschrift</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57F81B24" w14:textId="77CC9FC3" w:rsidR="00E40757" w:rsidRDefault="00E40757" w:rsidP="00C21268">
            <w:pPr>
              <w:pStyle w:val="ov20tabelle"/>
              <w:jc w:val="left"/>
            </w:pPr>
            <w:r w:rsidRPr="00A34B52">
              <w:t>Paul-</w:t>
            </w:r>
            <w:proofErr w:type="spellStart"/>
            <w:r w:rsidRPr="00A34B52">
              <w:t>Oventrop</w:t>
            </w:r>
            <w:proofErr w:type="spellEnd"/>
            <w:r w:rsidRPr="00A34B52">
              <w:t>-Str</w:t>
            </w:r>
            <w:r w:rsidR="0085769D">
              <w:t>aße</w:t>
            </w:r>
            <w:r w:rsidRPr="00A34B52">
              <w:t xml:space="preserve"> 1</w:t>
            </w:r>
            <w:r w:rsidRPr="00A34B52">
              <w:br/>
              <w:t>59939 Olsberg</w:t>
            </w:r>
            <w:r>
              <w:br/>
            </w:r>
            <w:r w:rsidRPr="00A34B52">
              <w:t>Deutschland</w:t>
            </w:r>
          </w:p>
        </w:tc>
      </w:tr>
      <w:tr w:rsidR="00E40757" w:rsidRPr="00621D2D" w14:paraId="108E1B82" w14:textId="77777777" w:rsidTr="00E40757">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531A2BA9" w14:textId="158C9333" w:rsidR="00E40757" w:rsidRPr="00E40757" w:rsidRDefault="00E40757" w:rsidP="00E40757">
            <w:pPr>
              <w:pStyle w:val="ov20tabelle"/>
              <w:jc w:val="right"/>
              <w:rPr>
                <w:b/>
                <w:bCs/>
              </w:rPr>
            </w:pPr>
            <w:r>
              <w:rPr>
                <w:b/>
                <w:bCs/>
              </w:rPr>
              <w:t>Tel</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2E09D8E6" w14:textId="629E8CD5" w:rsidR="00E40757" w:rsidRDefault="00E40757" w:rsidP="00C21268">
            <w:pPr>
              <w:pStyle w:val="ov20tabelle"/>
              <w:jc w:val="left"/>
            </w:pPr>
            <w:r>
              <w:t>+49 2962 820</w:t>
            </w:r>
          </w:p>
        </w:tc>
      </w:tr>
      <w:tr w:rsidR="00E40757" w:rsidRPr="00621D2D" w14:paraId="451D0C2D" w14:textId="77777777" w:rsidTr="00E40757">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2AAA4338" w14:textId="5556FD99" w:rsidR="00E40757" w:rsidRDefault="00E40757" w:rsidP="00E40757">
            <w:pPr>
              <w:pStyle w:val="ov20tabelle"/>
              <w:jc w:val="right"/>
              <w:rPr>
                <w:b/>
                <w:bCs/>
              </w:rPr>
            </w:pPr>
            <w:r>
              <w:rPr>
                <w:b/>
                <w:bCs/>
              </w:rPr>
              <w:t>Fax</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60E17A48" w14:textId="4377F8BB" w:rsidR="00E40757" w:rsidRDefault="00E40757" w:rsidP="00C21268">
            <w:pPr>
              <w:pStyle w:val="ov20tabelle"/>
              <w:jc w:val="left"/>
            </w:pPr>
            <w:r>
              <w:t>+49 2962 8400</w:t>
            </w:r>
          </w:p>
        </w:tc>
      </w:tr>
      <w:tr w:rsidR="00E40757" w:rsidRPr="00621D2D" w14:paraId="36D79E3D" w14:textId="77777777" w:rsidTr="00E40757">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2A3C6ACA" w14:textId="1F8C336F" w:rsidR="00E40757" w:rsidRDefault="00E40757" w:rsidP="00E40757">
            <w:pPr>
              <w:pStyle w:val="ov20tabelle"/>
              <w:jc w:val="right"/>
              <w:rPr>
                <w:b/>
                <w:bCs/>
              </w:rPr>
            </w:pPr>
            <w:r>
              <w:rPr>
                <w:b/>
                <w:bCs/>
              </w:rPr>
              <w:t>E-Mail</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6AD98BDD" w14:textId="628879A9" w:rsidR="00E40757" w:rsidRDefault="00E40757" w:rsidP="00C21268">
            <w:pPr>
              <w:pStyle w:val="ov20tabelle"/>
              <w:jc w:val="left"/>
            </w:pPr>
            <w:r>
              <w:t xml:space="preserve">mail@oventrop.com  </w:t>
            </w:r>
          </w:p>
        </w:tc>
      </w:tr>
      <w:tr w:rsidR="00E40757" w:rsidRPr="00621D2D" w14:paraId="7B51F4FF" w14:textId="77777777" w:rsidTr="00E40757">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252D8B5F" w14:textId="720C7C0C" w:rsidR="00E40757" w:rsidRDefault="00E40757" w:rsidP="00E40757">
            <w:pPr>
              <w:pStyle w:val="ov20tabelle"/>
              <w:jc w:val="right"/>
              <w:rPr>
                <w:b/>
                <w:bCs/>
              </w:rPr>
            </w:pPr>
            <w:r>
              <w:rPr>
                <w:b/>
                <w:bCs/>
              </w:rPr>
              <w:t>Internetseite</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5F487F8C" w14:textId="71390B28" w:rsidR="00E40757" w:rsidRDefault="00E40757" w:rsidP="00C21268">
            <w:pPr>
              <w:pStyle w:val="ov20tabelle"/>
              <w:jc w:val="left"/>
            </w:pPr>
            <w:r>
              <w:t xml:space="preserve">www.oventrop.com  </w:t>
            </w:r>
          </w:p>
        </w:tc>
      </w:tr>
    </w:tbl>
    <w:p w14:paraId="7A401EF9" w14:textId="7EC25734" w:rsidR="009B5B86" w:rsidRDefault="009B5B86" w:rsidP="00BF56E1">
      <w:pPr>
        <w:spacing w:after="160" w:line="259" w:lineRule="auto"/>
      </w:pPr>
    </w:p>
    <w:tbl>
      <w:tblPr>
        <w:tblStyle w:val="Tabellenraster"/>
        <w:tblW w:w="10490" w:type="dxa"/>
        <w:tblLook w:val="04A0" w:firstRow="1" w:lastRow="0" w:firstColumn="1" w:lastColumn="0" w:noHBand="0" w:noVBand="1"/>
      </w:tblPr>
      <w:tblGrid>
        <w:gridCol w:w="2694"/>
        <w:gridCol w:w="7796"/>
      </w:tblGrid>
      <w:tr w:rsidR="00E40757" w:rsidRPr="00621D2D" w14:paraId="06F2E107" w14:textId="77777777" w:rsidTr="00344878">
        <w:trPr>
          <w:tblHeader/>
        </w:trPr>
        <w:tc>
          <w:tcPr>
            <w:tcW w:w="2694" w:type="dxa"/>
            <w:tcBorders>
              <w:top w:val="nil"/>
              <w:left w:val="nil"/>
              <w:bottom w:val="single" w:sz="12" w:space="0" w:color="00B0F0"/>
              <w:right w:val="single" w:sz="48" w:space="0" w:color="FFFFFF" w:themeColor="background1"/>
            </w:tcBorders>
          </w:tcPr>
          <w:p w14:paraId="5AFDC0B9" w14:textId="44648716" w:rsidR="00E40757" w:rsidRPr="00621D2D" w:rsidRDefault="00E40757" w:rsidP="00344878">
            <w:pPr>
              <w:pStyle w:val="ov20tabellehead"/>
              <w:jc w:val="left"/>
            </w:pPr>
            <w:proofErr w:type="spellStart"/>
            <w:r>
              <w:t>Social</w:t>
            </w:r>
            <w:proofErr w:type="spellEnd"/>
            <w:r w:rsidR="0092501D">
              <w:t xml:space="preserve"> Media</w:t>
            </w:r>
          </w:p>
        </w:tc>
        <w:tc>
          <w:tcPr>
            <w:tcW w:w="7796" w:type="dxa"/>
            <w:tcBorders>
              <w:top w:val="nil"/>
              <w:left w:val="single" w:sz="48" w:space="0" w:color="FFFFFF" w:themeColor="background1"/>
              <w:bottom w:val="single" w:sz="12" w:space="0" w:color="00B0F0"/>
              <w:right w:val="single" w:sz="48" w:space="0" w:color="FFFFFF" w:themeColor="background1"/>
            </w:tcBorders>
          </w:tcPr>
          <w:p w14:paraId="53D7555E" w14:textId="77777777" w:rsidR="00E40757" w:rsidRPr="00621D2D" w:rsidRDefault="00E40757" w:rsidP="00344878">
            <w:pPr>
              <w:pStyle w:val="ov20tabellehead"/>
              <w:jc w:val="left"/>
            </w:pPr>
          </w:p>
        </w:tc>
      </w:tr>
      <w:tr w:rsidR="00E40757" w:rsidRPr="00621D2D" w14:paraId="0A8303F0" w14:textId="77777777" w:rsidTr="00344878">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2EAF6FE8" w14:textId="2D735DDC" w:rsidR="00E40757" w:rsidRPr="00E40757" w:rsidRDefault="00E40757" w:rsidP="00344878">
            <w:pPr>
              <w:pStyle w:val="ov20tabelle"/>
              <w:jc w:val="right"/>
              <w:rPr>
                <w:b/>
                <w:bCs/>
              </w:rPr>
            </w:pPr>
            <w:r>
              <w:rPr>
                <w:b/>
                <w:bCs/>
              </w:rPr>
              <w:t>Facebook</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1B64F11F" w14:textId="63755F26" w:rsidR="00E40757" w:rsidRDefault="00575E0A" w:rsidP="00344878">
            <w:pPr>
              <w:pStyle w:val="ov20tabelle"/>
              <w:jc w:val="left"/>
            </w:pPr>
            <w:r>
              <w:t>www.</w:t>
            </w:r>
            <w:r w:rsidRPr="00575E0A">
              <w:t>facebook.com/oventrop</w:t>
            </w:r>
          </w:p>
        </w:tc>
      </w:tr>
      <w:tr w:rsidR="00E40757" w:rsidRPr="00621D2D" w14:paraId="3620A202" w14:textId="77777777" w:rsidTr="00344878">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5F3AC136" w14:textId="725F5A3C" w:rsidR="00E40757" w:rsidRPr="00E40757" w:rsidRDefault="00E40757" w:rsidP="00344878">
            <w:pPr>
              <w:pStyle w:val="ov20tabelle"/>
              <w:jc w:val="right"/>
              <w:rPr>
                <w:b/>
                <w:bCs/>
              </w:rPr>
            </w:pPr>
            <w:r>
              <w:rPr>
                <w:b/>
                <w:bCs/>
              </w:rPr>
              <w:t>Instagram</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6C132934" w14:textId="198CCF4F" w:rsidR="00E40757" w:rsidRDefault="00575E0A" w:rsidP="00344878">
            <w:pPr>
              <w:pStyle w:val="ov20tabelle"/>
              <w:jc w:val="left"/>
            </w:pPr>
            <w:r w:rsidRPr="00575E0A">
              <w:t>www.instagram.com/oventrop/</w:t>
            </w:r>
          </w:p>
        </w:tc>
      </w:tr>
      <w:tr w:rsidR="00E40757" w:rsidRPr="00621D2D" w14:paraId="6C0BE11F" w14:textId="77777777" w:rsidTr="00344878">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55B5A425" w14:textId="498FB536" w:rsidR="00E40757" w:rsidRDefault="00E40757" w:rsidP="00344878">
            <w:pPr>
              <w:pStyle w:val="ov20tabelle"/>
              <w:jc w:val="right"/>
            </w:pPr>
            <w:r>
              <w:rPr>
                <w:b/>
                <w:bCs/>
              </w:rPr>
              <w:t>LinkedIn</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3466EFD7" w14:textId="57487D19" w:rsidR="00E40757" w:rsidRDefault="00575E0A" w:rsidP="00344878">
            <w:pPr>
              <w:pStyle w:val="ov20tabelle"/>
              <w:jc w:val="left"/>
            </w:pPr>
            <w:r w:rsidRPr="00575E0A">
              <w:t>www.linkedin.com/company/oventrop/</w:t>
            </w:r>
          </w:p>
        </w:tc>
      </w:tr>
      <w:tr w:rsidR="00E40757" w:rsidRPr="00621D2D" w14:paraId="208AA9DC" w14:textId="77777777" w:rsidTr="00344878">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1EC8502F" w14:textId="0DAAE3FE" w:rsidR="00E40757" w:rsidRDefault="00E40757" w:rsidP="00344878">
            <w:pPr>
              <w:pStyle w:val="ov20tabelle"/>
              <w:jc w:val="right"/>
              <w:rPr>
                <w:b/>
                <w:bCs/>
              </w:rPr>
            </w:pPr>
            <w:proofErr w:type="spellStart"/>
            <w:r>
              <w:rPr>
                <w:b/>
                <w:bCs/>
              </w:rPr>
              <w:t>Xing</w:t>
            </w:r>
            <w:proofErr w:type="spellEnd"/>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05B8E089" w14:textId="03E831A5" w:rsidR="00E40757" w:rsidRDefault="00575E0A" w:rsidP="00344878">
            <w:pPr>
              <w:pStyle w:val="ov20tabelle"/>
              <w:jc w:val="left"/>
            </w:pPr>
            <w:r w:rsidRPr="00575E0A">
              <w:t>www.xing.com/companies/oventropgmbh%26co.kg</w:t>
            </w:r>
          </w:p>
        </w:tc>
      </w:tr>
      <w:tr w:rsidR="00E40757" w:rsidRPr="00621D2D" w14:paraId="2E399360" w14:textId="77777777" w:rsidTr="00344878">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02A31858" w14:textId="1E6A850E" w:rsidR="00E40757" w:rsidRDefault="00E40757" w:rsidP="00344878">
            <w:pPr>
              <w:pStyle w:val="ov20tabelle"/>
              <w:jc w:val="right"/>
              <w:rPr>
                <w:b/>
                <w:bCs/>
              </w:rPr>
            </w:pPr>
            <w:r>
              <w:rPr>
                <w:b/>
                <w:bCs/>
              </w:rPr>
              <w:t>YouTube</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45E99D05" w14:textId="558FDA9B" w:rsidR="00E40757" w:rsidRDefault="00575E0A" w:rsidP="00344878">
            <w:pPr>
              <w:pStyle w:val="ov20tabelle"/>
              <w:jc w:val="left"/>
            </w:pPr>
            <w:r w:rsidRPr="00575E0A">
              <w:t>www.youtube.com/user/OventropArmaturen/</w:t>
            </w:r>
          </w:p>
        </w:tc>
      </w:tr>
    </w:tbl>
    <w:p w14:paraId="166FD2FC" w14:textId="1848F0D9" w:rsidR="00E40757" w:rsidRDefault="00E40757" w:rsidP="00BF56E1">
      <w:pPr>
        <w:spacing w:after="160" w:line="259" w:lineRule="auto"/>
      </w:pPr>
    </w:p>
    <w:tbl>
      <w:tblPr>
        <w:tblStyle w:val="Tabellenraster"/>
        <w:tblW w:w="10490" w:type="dxa"/>
        <w:tblLook w:val="04A0" w:firstRow="1" w:lastRow="0" w:firstColumn="1" w:lastColumn="0" w:noHBand="0" w:noVBand="1"/>
      </w:tblPr>
      <w:tblGrid>
        <w:gridCol w:w="2694"/>
        <w:gridCol w:w="7796"/>
      </w:tblGrid>
      <w:tr w:rsidR="003868C4" w:rsidRPr="00621D2D" w14:paraId="7D9BA41C" w14:textId="77777777" w:rsidTr="00344878">
        <w:trPr>
          <w:tblHeader/>
        </w:trPr>
        <w:tc>
          <w:tcPr>
            <w:tcW w:w="2694" w:type="dxa"/>
            <w:tcBorders>
              <w:top w:val="nil"/>
              <w:left w:val="nil"/>
              <w:bottom w:val="single" w:sz="12" w:space="0" w:color="00B0F0"/>
              <w:right w:val="single" w:sz="48" w:space="0" w:color="FFFFFF" w:themeColor="background1"/>
            </w:tcBorders>
          </w:tcPr>
          <w:p w14:paraId="2F38831C" w14:textId="6E563E45" w:rsidR="003868C4" w:rsidRPr="00621D2D" w:rsidRDefault="00575E0A" w:rsidP="00344878">
            <w:pPr>
              <w:pStyle w:val="ov20tabellehead"/>
              <w:jc w:val="left"/>
            </w:pPr>
            <w:r>
              <w:t>Beschreibung</w:t>
            </w:r>
          </w:p>
        </w:tc>
        <w:tc>
          <w:tcPr>
            <w:tcW w:w="7796" w:type="dxa"/>
            <w:tcBorders>
              <w:top w:val="nil"/>
              <w:left w:val="single" w:sz="48" w:space="0" w:color="FFFFFF" w:themeColor="background1"/>
              <w:bottom w:val="single" w:sz="12" w:space="0" w:color="00B0F0"/>
              <w:right w:val="single" w:sz="48" w:space="0" w:color="FFFFFF" w:themeColor="background1"/>
            </w:tcBorders>
          </w:tcPr>
          <w:p w14:paraId="260A8BA3" w14:textId="77777777" w:rsidR="003868C4" w:rsidRPr="00621D2D" w:rsidRDefault="003868C4" w:rsidP="00344878">
            <w:pPr>
              <w:pStyle w:val="ov20tabellehead"/>
              <w:jc w:val="left"/>
            </w:pPr>
          </w:p>
        </w:tc>
      </w:tr>
      <w:tr w:rsidR="003868C4" w:rsidRPr="00621D2D" w14:paraId="0C75FDE5" w14:textId="77777777" w:rsidTr="00344878">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56F3B357" w14:textId="0D8E1002" w:rsidR="003868C4" w:rsidRPr="00E40757" w:rsidRDefault="00DE5855" w:rsidP="00344878">
            <w:pPr>
              <w:pStyle w:val="ov20tabelle"/>
              <w:jc w:val="right"/>
              <w:rPr>
                <w:b/>
                <w:bCs/>
              </w:rPr>
            </w:pPr>
            <w:proofErr w:type="spellStart"/>
            <w:r>
              <w:rPr>
                <w:b/>
                <w:bCs/>
              </w:rPr>
              <w:t>Oventrop</w:t>
            </w:r>
            <w:proofErr w:type="spellEnd"/>
            <w:r>
              <w:rPr>
                <w:b/>
                <w:bCs/>
              </w:rPr>
              <w:t xml:space="preserve"> in einem Satz</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5E340378" w14:textId="417B66D6" w:rsidR="003868C4" w:rsidRPr="007C21D4" w:rsidRDefault="007C21D4" w:rsidP="00DE5855">
            <w:pPr>
              <w:pStyle w:val="ov20tabelle"/>
              <w:jc w:val="left"/>
              <w:rPr>
                <w:rFonts w:ascii="Times New Roman" w:hAnsi="Times New Roman"/>
              </w:rPr>
            </w:pPr>
            <w:proofErr w:type="spellStart"/>
            <w:r>
              <w:rPr>
                <w:shd w:val="clear" w:color="auto" w:fill="FFFFFF"/>
              </w:rPr>
              <w:t>Oventrop</w:t>
            </w:r>
            <w:proofErr w:type="spellEnd"/>
            <w:r>
              <w:rPr>
                <w:shd w:val="clear" w:color="auto" w:fill="FFFFFF"/>
              </w:rPr>
              <w:t xml:space="preserve"> ist der Partner für effizientes Wärmen, Kühlen und sauberes Trinkwasser – </w:t>
            </w:r>
            <w:r>
              <w:rPr>
                <w:shd w:val="clear" w:color="auto" w:fill="FFFFFF"/>
              </w:rPr>
              <w:br/>
            </w:r>
            <w:r>
              <w:rPr>
                <w:shd w:val="clear" w:color="auto" w:fill="FFFFFF"/>
              </w:rPr>
              <w:t>mit wegweisenden modularen Systemen und Services.</w:t>
            </w:r>
          </w:p>
        </w:tc>
      </w:tr>
      <w:tr w:rsidR="003868C4" w:rsidRPr="00621D2D" w14:paraId="49239103" w14:textId="77777777" w:rsidTr="00344878">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2599F1DD" w14:textId="19CD077F" w:rsidR="003868C4" w:rsidRPr="00E40757" w:rsidRDefault="00DE5855" w:rsidP="00344878">
            <w:pPr>
              <w:pStyle w:val="ov20tabelle"/>
              <w:jc w:val="right"/>
              <w:rPr>
                <w:b/>
                <w:bCs/>
              </w:rPr>
            </w:pPr>
            <w:proofErr w:type="spellStart"/>
            <w:r>
              <w:rPr>
                <w:b/>
                <w:bCs/>
              </w:rPr>
              <w:t>Oventrop</w:t>
            </w:r>
            <w:proofErr w:type="spellEnd"/>
            <w:r>
              <w:rPr>
                <w:b/>
                <w:bCs/>
              </w:rPr>
              <w:t xml:space="preserve"> in drei Sätzen</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1DE0838E" w14:textId="66AA7D25" w:rsidR="003868C4" w:rsidRPr="00DE5855" w:rsidRDefault="00DE5855" w:rsidP="00DE5855">
            <w:pPr>
              <w:pStyle w:val="ov20tabelle"/>
              <w:jc w:val="left"/>
              <w:rPr>
                <w:rFonts w:ascii="Times New Roman" w:hAnsi="Times New Roman"/>
              </w:rPr>
            </w:pPr>
            <w:proofErr w:type="spellStart"/>
            <w:r>
              <w:rPr>
                <w:shd w:val="clear" w:color="auto" w:fill="FFFFFF"/>
              </w:rPr>
              <w:t>Oventrop</w:t>
            </w:r>
            <w:proofErr w:type="spellEnd"/>
            <w:r>
              <w:rPr>
                <w:shd w:val="clear" w:color="auto" w:fill="FFFFFF"/>
              </w:rPr>
              <w:t xml:space="preserve"> ist der Partner für effizientes Wärmen, Kühlen und sauberes Trinkwasser. Die modularen Systeme und Services bieten wegweisende Lösungen, mit denen alle SHK-Profis flexibel und einfach arbeiten – von der Planung über das Handwerk bis hin zu Industrie und Handel. Als Familienunternehmen begleitet </w:t>
            </w:r>
            <w:proofErr w:type="spellStart"/>
            <w:r>
              <w:rPr>
                <w:shd w:val="clear" w:color="auto" w:fill="FFFFFF"/>
              </w:rPr>
              <w:t>Oventrop</w:t>
            </w:r>
            <w:proofErr w:type="spellEnd"/>
            <w:r>
              <w:rPr>
                <w:shd w:val="clear" w:color="auto" w:fill="FFFFFF"/>
              </w:rPr>
              <w:t xml:space="preserve"> seine Partner kompetent und persönlich, über viele Jahre.</w:t>
            </w:r>
          </w:p>
        </w:tc>
      </w:tr>
      <w:tr w:rsidR="00DE5855" w:rsidRPr="00621D2D" w14:paraId="13CB7B3D" w14:textId="77777777" w:rsidTr="00344878">
        <w:tc>
          <w:tcPr>
            <w:tcW w:w="2694" w:type="dxa"/>
            <w:tcBorders>
              <w:top w:val="single" w:sz="6" w:space="0" w:color="7F7F7F" w:themeColor="text1" w:themeTint="80"/>
              <w:left w:val="nil"/>
              <w:bottom w:val="single" w:sz="6" w:space="0" w:color="7F7F7F" w:themeColor="text1" w:themeTint="80"/>
              <w:right w:val="single" w:sz="48" w:space="0" w:color="FFFFFF" w:themeColor="background1"/>
            </w:tcBorders>
          </w:tcPr>
          <w:p w14:paraId="662E1E46" w14:textId="520BA7BF" w:rsidR="00DE5855" w:rsidRDefault="00DE5855" w:rsidP="00DE5855">
            <w:pPr>
              <w:pStyle w:val="ov20tabelle"/>
              <w:jc w:val="right"/>
              <w:rPr>
                <w:b/>
                <w:bCs/>
              </w:rPr>
            </w:pPr>
            <w:r>
              <w:rPr>
                <w:b/>
                <w:bCs/>
              </w:rPr>
              <w:t>Unternehmensprofil</w:t>
            </w:r>
          </w:p>
        </w:tc>
        <w:tc>
          <w:tcPr>
            <w:tcW w:w="7796" w:type="dxa"/>
            <w:tcBorders>
              <w:top w:val="single" w:sz="6" w:space="0" w:color="7F7F7F" w:themeColor="text1" w:themeTint="80"/>
              <w:left w:val="single" w:sz="48" w:space="0" w:color="FFFFFF" w:themeColor="background1"/>
              <w:bottom w:val="single" w:sz="6" w:space="0" w:color="7F7F7F" w:themeColor="text1" w:themeTint="80"/>
              <w:right w:val="single" w:sz="48" w:space="0" w:color="FFFFFF" w:themeColor="background1"/>
            </w:tcBorders>
          </w:tcPr>
          <w:p w14:paraId="57D6FCD5" w14:textId="77777777" w:rsidR="00DE5855" w:rsidRDefault="00DE5855" w:rsidP="00DE5855">
            <w:pPr>
              <w:pStyle w:val="ov20tabelle"/>
              <w:jc w:val="left"/>
            </w:pPr>
            <w:proofErr w:type="spellStart"/>
            <w:r>
              <w:t>Oventrop</w:t>
            </w:r>
            <w:proofErr w:type="spellEnd"/>
            <w:r>
              <w:t xml:space="preserve"> ist der Partner für effizientes Wärmen, Kühlen und sauberes Trinkwasser. Mit den modularen </w:t>
            </w:r>
            <w:r>
              <w:br/>
              <w:t xml:space="preserve">Systemen arbeiten alle SHK-Profis einfach und flexibel – denn sie können die wegweisenden Lösungen je nach Anforderung kombinieren. Die enge Zusammenarbeit mit dem Handwerk und langjährige Erfahrung in der Systemtechnik machen </w:t>
            </w:r>
            <w:proofErr w:type="spellStart"/>
            <w:r>
              <w:t>Oventrop</w:t>
            </w:r>
            <w:proofErr w:type="spellEnd"/>
            <w:r>
              <w:t xml:space="preserve"> zum Kompetenzführer.</w:t>
            </w:r>
          </w:p>
          <w:p w14:paraId="6DAE49B9" w14:textId="77777777" w:rsidR="00DE5855" w:rsidRDefault="00DE5855" w:rsidP="00DE5855">
            <w:pPr>
              <w:pStyle w:val="ov20tabelle"/>
              <w:jc w:val="left"/>
            </w:pPr>
            <w:r>
              <w:t xml:space="preserve">Als Familienunternehmen aus dem Sauerland begleitet </w:t>
            </w:r>
            <w:proofErr w:type="spellStart"/>
            <w:r>
              <w:t>Oventrop</w:t>
            </w:r>
            <w:proofErr w:type="spellEnd"/>
            <w:r>
              <w:t xml:space="preserve"> seine Partner verlässlich und persönlich über viele Jahre. Und dies reicht von der Planung über die Montage und Inbetriebnahme bis hin zur Wartung. Mit digitalen Services wird dabei im gesamten Wertschöpfungsprozess echter Mehrwert geschaffen.</w:t>
            </w:r>
          </w:p>
          <w:p w14:paraId="124C4A4F" w14:textId="524F2FF3" w:rsidR="00DE5855" w:rsidRDefault="00DE5855" w:rsidP="00DE5855">
            <w:pPr>
              <w:pStyle w:val="ov20tabelle"/>
              <w:jc w:val="left"/>
            </w:pPr>
            <w:proofErr w:type="spellStart"/>
            <w:r>
              <w:t>Oventrop</w:t>
            </w:r>
            <w:proofErr w:type="spellEnd"/>
            <w:r>
              <w:t xml:space="preserve"> produziert langlebige Qualitätsprodukte, die sich weltweit zu flexiblen Systemen verbinden – </w:t>
            </w:r>
            <w:r>
              <w:br/>
              <w:t>einfach zu installieren, energiesparend und immer zuverlässig.</w:t>
            </w:r>
          </w:p>
        </w:tc>
      </w:tr>
    </w:tbl>
    <w:p w14:paraId="414C8288" w14:textId="77777777" w:rsidR="003868C4" w:rsidRDefault="003868C4" w:rsidP="00BF56E1">
      <w:pPr>
        <w:spacing w:after="160" w:line="259" w:lineRule="auto"/>
      </w:pPr>
    </w:p>
    <w:sectPr w:rsidR="003868C4" w:rsidSect="00743012">
      <w:footerReference w:type="default" r:id="rId8"/>
      <w:headerReference w:type="first" r:id="rId9"/>
      <w:footerReference w:type="first" r:id="rId10"/>
      <w:type w:val="continuous"/>
      <w:pgSz w:w="11906" w:h="16838" w:code="9"/>
      <w:pgMar w:top="680" w:right="680" w:bottom="680" w:left="68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A11D0" w14:textId="77777777" w:rsidR="00C34670" w:rsidRDefault="00C34670" w:rsidP="00F67E1B">
      <w:r>
        <w:separator/>
      </w:r>
    </w:p>
  </w:endnote>
  <w:endnote w:type="continuationSeparator" w:id="0">
    <w:p w14:paraId="05252AFA" w14:textId="77777777" w:rsidR="00C34670" w:rsidRDefault="00C34670" w:rsidP="00F6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zo Sans 2">
    <w:altName w:val="﷽﷽﷽﷽﷽﷽﷽﷽ 2"/>
    <w:panose1 w:val="020B0603030503020204"/>
    <w:charset w:val="4D"/>
    <w:family w:val="swiss"/>
    <w:notTrueType/>
    <w:pitch w:val="variable"/>
    <w:sig w:usb0="00000207" w:usb1="00000001" w:usb2="00000000" w:usb3="00000000" w:csb0="00000097"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zo Sans 2 Medium">
    <w:altName w:val="﷽﷽﷽﷽﷽﷽﷽﷽ 2 Medium"/>
    <w:panose1 w:val="020B0703030503020204"/>
    <w:charset w:val="4D"/>
    <w:family w:val="swiss"/>
    <w:pitch w:val="variable"/>
    <w:sig w:usb0="00000207" w:usb1="00000001" w:usb2="00000000" w:usb3="00000000" w:csb0="00000097" w:csb1="00000000"/>
  </w:font>
  <w:font w:name="Segoe UI">
    <w:panose1 w:val="020B0604020202020204"/>
    <w:charset w:val="00"/>
    <w:family w:val="swiss"/>
    <w:pitch w:val="variable"/>
    <w:sig w:usb0="E4002EFF" w:usb1="C000E47F" w:usb2="00000009" w:usb3="00000000" w:csb0="000001FF" w:csb1="00000000"/>
  </w:font>
  <w:font w:name="Azo Sans 2 Light">
    <w:altName w:val="﷽﷽﷽﷽﷽﷽﷽﷽ 2 Light"/>
    <w:panose1 w:val="020B0403030503020204"/>
    <w:charset w:val="4D"/>
    <w:family w:val="swiss"/>
    <w:pitch w:val="variable"/>
    <w:sig w:usb0="00000207" w:usb1="00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60019223"/>
      <w:docPartObj>
        <w:docPartGallery w:val="Page Numbers (Bottom of Page)"/>
        <w:docPartUnique/>
      </w:docPartObj>
    </w:sdtPr>
    <w:sdtEndPr/>
    <w:sdtContent>
      <w:sdt>
        <w:sdtPr>
          <w:id w:val="93221257"/>
          <w:docPartObj>
            <w:docPartGallery w:val="Page Numbers (Top of Page)"/>
            <w:docPartUnique/>
          </w:docPartObj>
        </w:sdtPr>
        <w:sdtEndPr/>
        <w:sdtContent>
          <w:p w14:paraId="432809CB" w14:textId="77777777" w:rsidR="006E2250" w:rsidRPr="00524C9C" w:rsidRDefault="006E2250" w:rsidP="000914CD">
            <w:pPr>
              <w:pStyle w:val="ov20fusszeile"/>
            </w:pPr>
          </w:p>
          <w:p w14:paraId="720C8078" w14:textId="77777777" w:rsidR="006E2250" w:rsidRPr="00A80F91" w:rsidRDefault="006E2250" w:rsidP="000914CD">
            <w:pPr>
              <w:pStyle w:val="ov20fusszeile"/>
            </w:pPr>
            <w:r w:rsidRPr="00A80F91">
              <w:tab/>
            </w:r>
            <w:r w:rsidRPr="00A80F91">
              <w:tab/>
            </w:r>
            <w:r>
              <w:t xml:space="preserve">OV20 Dokumentenvorlage   </w:t>
            </w:r>
            <w:r w:rsidRPr="00F21BAD">
              <w:rPr>
                <w:rFonts w:ascii="Azo Sans 2 Medium" w:hAnsi="Azo Sans 2 Medium"/>
              </w:rPr>
              <w:fldChar w:fldCharType="begin"/>
            </w:r>
            <w:r w:rsidRPr="00F21BAD">
              <w:rPr>
                <w:rFonts w:ascii="Azo Sans 2 Medium" w:hAnsi="Azo Sans 2 Medium"/>
              </w:rPr>
              <w:instrText>PAGE</w:instrText>
            </w:r>
            <w:r w:rsidRPr="00F21BAD">
              <w:rPr>
                <w:rFonts w:ascii="Azo Sans 2 Medium" w:hAnsi="Azo Sans 2 Medium"/>
              </w:rPr>
              <w:fldChar w:fldCharType="separate"/>
            </w:r>
            <w:r w:rsidR="003F12AB">
              <w:rPr>
                <w:rFonts w:ascii="Azo Sans 2 Medium" w:hAnsi="Azo Sans 2 Medium"/>
                <w:noProof/>
              </w:rPr>
              <w:t>7</w:t>
            </w:r>
            <w:r w:rsidRPr="00F21BAD">
              <w:rPr>
                <w:rFonts w:ascii="Azo Sans 2 Medium" w:hAnsi="Azo Sans 2 Medium"/>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4448608"/>
      <w:docPartObj>
        <w:docPartGallery w:val="Page Numbers (Bottom of Page)"/>
        <w:docPartUnique/>
      </w:docPartObj>
    </w:sdtPr>
    <w:sdtEndPr/>
    <w:sdtContent>
      <w:sdt>
        <w:sdtPr>
          <w:id w:val="1396399914"/>
          <w:docPartObj>
            <w:docPartGallery w:val="Page Numbers (Top of Page)"/>
            <w:docPartUnique/>
          </w:docPartObj>
        </w:sdtPr>
        <w:sdtEndPr/>
        <w:sdtContent>
          <w:p w14:paraId="7AAD7A53" w14:textId="77777777" w:rsidR="006E2250" w:rsidRPr="00524C9C" w:rsidRDefault="006E2250" w:rsidP="00A80F91">
            <w:pPr>
              <w:pStyle w:val="ov20fusszeile"/>
            </w:pPr>
          </w:p>
          <w:p w14:paraId="6C3AC7BF" w14:textId="75D0B807" w:rsidR="006E2250" w:rsidRPr="00A80F91" w:rsidRDefault="006E2250" w:rsidP="00A80F91">
            <w:pPr>
              <w:pStyle w:val="ov20fusszeile"/>
            </w:pPr>
            <w:r w:rsidRPr="00A80F91">
              <w:tab/>
            </w:r>
            <w:r w:rsidRPr="00A80F91">
              <w:tab/>
            </w:r>
            <w:proofErr w:type="spellStart"/>
            <w:r w:rsidR="000552F9">
              <w:t>Oventrop</w:t>
            </w:r>
            <w:proofErr w:type="spellEnd"/>
            <w:r w:rsidR="000552F9">
              <w:t xml:space="preserve"> Unternehmenseintrag</w:t>
            </w:r>
            <w:r w:rsidR="00BF56E1">
              <w:t xml:space="preserve"> 20210325</w:t>
            </w:r>
            <w:r>
              <w:t xml:space="preserve">   </w:t>
            </w:r>
            <w:r w:rsidRPr="00F21BAD">
              <w:rPr>
                <w:rFonts w:ascii="Azo Sans 2 Medium" w:hAnsi="Azo Sans 2 Medium"/>
              </w:rPr>
              <w:fldChar w:fldCharType="begin"/>
            </w:r>
            <w:r w:rsidRPr="00F21BAD">
              <w:rPr>
                <w:rFonts w:ascii="Azo Sans 2 Medium" w:hAnsi="Azo Sans 2 Medium"/>
              </w:rPr>
              <w:instrText>PAGE</w:instrText>
            </w:r>
            <w:r w:rsidRPr="00F21BAD">
              <w:rPr>
                <w:rFonts w:ascii="Azo Sans 2 Medium" w:hAnsi="Azo Sans 2 Medium"/>
              </w:rPr>
              <w:fldChar w:fldCharType="separate"/>
            </w:r>
            <w:r w:rsidR="00A10985">
              <w:rPr>
                <w:rFonts w:ascii="Azo Sans 2 Medium" w:hAnsi="Azo Sans 2 Medium"/>
                <w:noProof/>
              </w:rPr>
              <w:t>1</w:t>
            </w:r>
            <w:r w:rsidRPr="00F21BAD">
              <w:rPr>
                <w:rFonts w:ascii="Azo Sans 2 Medium" w:hAnsi="Azo Sans 2 Medium"/>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5E753" w14:textId="77777777" w:rsidR="00C34670" w:rsidRDefault="00C34670" w:rsidP="00F67E1B">
      <w:r>
        <w:separator/>
      </w:r>
    </w:p>
  </w:footnote>
  <w:footnote w:type="continuationSeparator" w:id="0">
    <w:p w14:paraId="559CF4AC" w14:textId="77777777" w:rsidR="00C34670" w:rsidRDefault="00C34670" w:rsidP="00F67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6437B" w14:textId="77777777" w:rsidR="006E2250" w:rsidRPr="00511470" w:rsidRDefault="006E2250" w:rsidP="00785806">
    <w:pPr>
      <w:pStyle w:val="ov20bild"/>
    </w:pPr>
    <w:r>
      <mc:AlternateContent>
        <mc:Choice Requires="wps">
          <w:drawing>
            <wp:anchor distT="45720" distB="45720" distL="114300" distR="114300" simplePos="0" relativeHeight="251660288" behindDoc="0" locked="0" layoutInCell="1" allowOverlap="1" wp14:anchorId="2BEAF7BD" wp14:editId="702EE4CD">
              <wp:simplePos x="0" y="0"/>
              <wp:positionH relativeFrom="column">
                <wp:posOffset>-92406</wp:posOffset>
              </wp:positionH>
              <wp:positionV relativeFrom="page">
                <wp:posOffset>476834</wp:posOffset>
              </wp:positionV>
              <wp:extent cx="4386580" cy="442595"/>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6580" cy="442595"/>
                      </a:xfrm>
                      <a:prstGeom prst="rect">
                        <a:avLst/>
                      </a:prstGeom>
                      <a:noFill/>
                      <a:ln w="9525">
                        <a:noFill/>
                        <a:miter lim="800000"/>
                        <a:headEnd/>
                        <a:tailEnd/>
                      </a:ln>
                    </wps:spPr>
                    <wps:txbx>
                      <w:txbxContent>
                        <w:p w14:paraId="03BE398C" w14:textId="6F3BF818" w:rsidR="006E2250" w:rsidRDefault="006E2250" w:rsidP="00785806">
                          <w:pPr>
                            <w:pStyle w:val="ov20h3"/>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EAF7BD" id="_x0000_t202" coordsize="21600,21600" o:spt="202" path="m,l,21600r21600,l21600,xe">
              <v:stroke joinstyle="miter"/>
              <v:path gradientshapeok="t" o:connecttype="rect"/>
            </v:shapetype>
            <v:shape id="Textfeld 2" o:spid="_x0000_s1026" type="#_x0000_t202" style="position:absolute;margin-left:-7.3pt;margin-top:37.55pt;width:345.4pt;height:34.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" filled="f" stroked="f">
              <v:textbox>
                <w:txbxContent>
                  <w:p w14:paraId="03BE398C" w14:textId="6F3BF818" w:rsidR="006E2250" w:rsidRDefault="006E2250" w:rsidP="00785806">
                    <w:pPr>
                      <w:pStyle w:val="ov20h3"/>
                    </w:pPr>
                  </w:p>
                </w:txbxContent>
              </v:textbox>
              <w10:wrap anchory="page"/>
            </v:shape>
          </w:pict>
        </mc:Fallback>
      </mc:AlternateContent>
    </w:r>
  </w:p>
  <w:p w14:paraId="6117B506" w14:textId="77777777" w:rsidR="006E2250" w:rsidRDefault="006E2250" w:rsidP="00785806">
    <w:pPr>
      <w:pStyle w:val="ov20bild"/>
    </w:pPr>
  </w:p>
  <w:p w14:paraId="6588A43C" w14:textId="77777777" w:rsidR="006E2250" w:rsidRDefault="006E2250" w:rsidP="00785806">
    <w:pPr>
      <w:pStyle w:val="ov20bild"/>
    </w:pPr>
  </w:p>
  <w:p w14:paraId="461171B4" w14:textId="77777777" w:rsidR="006E2250" w:rsidRDefault="006E2250" w:rsidP="00785806">
    <w:pPr>
      <w:pStyle w:val="ov20bild"/>
    </w:pPr>
    <w:r>
      <w:drawing>
        <wp:anchor distT="0" distB="0" distL="114300" distR="114300" simplePos="0" relativeHeight="251659264" behindDoc="0" locked="0" layoutInCell="1" allowOverlap="1" wp14:anchorId="520C6FD4" wp14:editId="422AEC76">
          <wp:simplePos x="0" y="0"/>
          <wp:positionH relativeFrom="margin">
            <wp:posOffset>4453890</wp:posOffset>
          </wp:positionH>
          <wp:positionV relativeFrom="page">
            <wp:posOffset>431800</wp:posOffset>
          </wp:positionV>
          <wp:extent cx="2242800" cy="540000"/>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V_Logo_Cyan_RGB.jpg"/>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242800" cy="540000"/>
                  </a:xfrm>
                  <a:prstGeom prst="rect">
                    <a:avLst/>
                  </a:prstGeom>
                </pic:spPr>
              </pic:pic>
            </a:graphicData>
          </a:graphic>
          <wp14:sizeRelH relativeFrom="margin">
            <wp14:pctWidth>0</wp14:pctWidth>
          </wp14:sizeRelH>
          <wp14:sizeRelV relativeFrom="margin">
            <wp14:pctHeight>0</wp14:pctHeight>
          </wp14:sizeRelV>
        </wp:anchor>
      </w:drawing>
    </w:r>
  </w:p>
  <w:p w14:paraId="2643F36A" w14:textId="77777777" w:rsidR="006E2250" w:rsidRDefault="006E2250" w:rsidP="00785806">
    <w:pPr>
      <w:pStyle w:val="ov20bild"/>
    </w:pPr>
  </w:p>
  <w:p w14:paraId="17DDE800" w14:textId="77777777" w:rsidR="006E2250" w:rsidRDefault="006E2250" w:rsidP="00785806">
    <w:pPr>
      <w:pStyle w:val="ov20bild"/>
    </w:pPr>
  </w:p>
  <w:p w14:paraId="371A0E35" w14:textId="77777777" w:rsidR="006E2250" w:rsidRPr="00511470" w:rsidRDefault="006E2250" w:rsidP="00785806">
    <w:pPr>
      <w:pStyle w:val="ov20bil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97891"/>
    <w:multiLevelType w:val="hybridMultilevel"/>
    <w:tmpl w:val="4B846846"/>
    <w:lvl w:ilvl="0" w:tplc="B0763A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CA45E0"/>
    <w:multiLevelType w:val="hybridMultilevel"/>
    <w:tmpl w:val="EF76200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F776E5"/>
    <w:multiLevelType w:val="hybridMultilevel"/>
    <w:tmpl w:val="680875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DB73BE"/>
    <w:multiLevelType w:val="hybridMultilevel"/>
    <w:tmpl w:val="2EDE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0515AC"/>
    <w:multiLevelType w:val="multilevel"/>
    <w:tmpl w:val="67E07EC4"/>
    <w:lvl w:ilvl="0">
      <w:start w:val="1"/>
      <w:numFmt w:val="decimal"/>
      <w:lvlText w:val="%1"/>
      <w:lvlJc w:val="left"/>
      <w:pPr>
        <w:ind w:left="851" w:hanging="851"/>
      </w:pPr>
      <w:rPr>
        <w:rFonts w:hint="default"/>
      </w:rPr>
    </w:lvl>
    <w:lvl w:ilvl="1">
      <w:start w:val="1"/>
      <w:numFmt w:val="decimal"/>
      <w:lvlRestart w:val="0"/>
      <w:lvlText w:val="%1.%2"/>
      <w:lvlJc w:val="left"/>
      <w:pPr>
        <w:ind w:left="851" w:hanging="851"/>
      </w:pPr>
      <w:rPr>
        <w:rFonts w:hint="default"/>
      </w:rPr>
    </w:lvl>
    <w:lvl w:ilvl="2">
      <w:start w:val="1"/>
      <w:numFmt w:val="decimal"/>
      <w:lvlRestart w:val="0"/>
      <w:lvlText w:val="%1.%2.%3"/>
      <w:lvlJc w:val="left"/>
      <w:pPr>
        <w:ind w:left="851" w:hanging="851"/>
      </w:pPr>
      <w:rPr>
        <w:rFonts w:hint="default"/>
      </w:rPr>
    </w:lvl>
    <w:lvl w:ilvl="3">
      <w:start w:val="1"/>
      <w:numFmt w:val="upperLetter"/>
      <w:lvlRestart w:val="0"/>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5" w15:restartNumberingAfterBreak="0">
    <w:nsid w:val="22B40DAE"/>
    <w:multiLevelType w:val="multilevel"/>
    <w:tmpl w:val="B68C9B7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6" w15:restartNumberingAfterBreak="0">
    <w:nsid w:val="2B633A86"/>
    <w:multiLevelType w:val="hybridMultilevel"/>
    <w:tmpl w:val="DF181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4512B7"/>
    <w:multiLevelType w:val="hybridMultilevel"/>
    <w:tmpl w:val="321A8C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EB6CA8"/>
    <w:multiLevelType w:val="multilevel"/>
    <w:tmpl w:val="B68C9B7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9" w15:restartNumberingAfterBreak="0">
    <w:nsid w:val="376A1510"/>
    <w:multiLevelType w:val="hybridMultilevel"/>
    <w:tmpl w:val="48B82DA0"/>
    <w:lvl w:ilvl="0" w:tplc="BE0EA16C">
      <w:start w:val="1"/>
      <w:numFmt w:val="decimal"/>
      <w:pStyle w:val="ov20listenummeriert"/>
      <w:lvlText w:val="%1"/>
      <w:lvlJc w:val="right"/>
      <w:pPr>
        <w:ind w:left="720" w:hanging="360"/>
      </w:pPr>
      <w:rPr>
        <w:rFonts w:ascii="Azo Sans 2" w:hAnsi="Azo Sans 2" w:hint="default"/>
        <w:color w:val="00B1EB"/>
        <w:sz w:val="18"/>
        <w14:numSpacing w14:val="tabular"/>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A16DA3"/>
    <w:multiLevelType w:val="hybridMultilevel"/>
    <w:tmpl w:val="8A882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772CE5"/>
    <w:multiLevelType w:val="hybridMultilevel"/>
    <w:tmpl w:val="4036CDF4"/>
    <w:lvl w:ilvl="0" w:tplc="B9C89C10">
      <w:start w:val="1"/>
      <w:numFmt w:val="bullet"/>
      <w:pStyle w:val="ov20listeplus"/>
      <w:lvlText w:val="+"/>
      <w:lvlJc w:val="right"/>
      <w:pPr>
        <w:ind w:left="720" w:hanging="360"/>
      </w:pPr>
      <w:rPr>
        <w:rFonts w:ascii="Azo Sans 2" w:hAnsi="Azo Sans 2" w:hint="default"/>
        <w:b w:val="0"/>
        <w:i w:val="0"/>
        <w:color w:val="00B1EB"/>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193487B"/>
    <w:multiLevelType w:val="hybridMultilevel"/>
    <w:tmpl w:val="D638B6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1A6C34"/>
    <w:multiLevelType w:val="hybridMultilevel"/>
    <w:tmpl w:val="9A345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CE3D29"/>
    <w:multiLevelType w:val="multilevel"/>
    <w:tmpl w:val="44DAAA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561C2909"/>
    <w:multiLevelType w:val="hybridMultilevel"/>
    <w:tmpl w:val="EA882C3C"/>
    <w:lvl w:ilvl="0" w:tplc="DB18AD8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5D6629"/>
    <w:multiLevelType w:val="hybridMultilevel"/>
    <w:tmpl w:val="18746E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736B74"/>
    <w:multiLevelType w:val="hybridMultilevel"/>
    <w:tmpl w:val="9A2AE7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10C52B6"/>
    <w:multiLevelType w:val="hybridMultilevel"/>
    <w:tmpl w:val="8A7E70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5F12935"/>
    <w:multiLevelType w:val="hybridMultilevel"/>
    <w:tmpl w:val="E9E8F0E4"/>
    <w:lvl w:ilvl="0" w:tplc="02DC2320">
      <w:start w:val="1"/>
      <w:numFmt w:val="bullet"/>
      <w:lvlText w:val=""/>
      <w:lvlJc w:val="left"/>
      <w:pPr>
        <w:ind w:left="360" w:hanging="360"/>
      </w:pPr>
      <w:rPr>
        <w:rFonts w:ascii="Symbol" w:hAnsi="Symbol" w:hint="default"/>
        <w:color w:val="00B1E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D77B89"/>
    <w:multiLevelType w:val="hybridMultilevel"/>
    <w:tmpl w:val="98686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E957DB"/>
    <w:multiLevelType w:val="hybridMultilevel"/>
    <w:tmpl w:val="0D70F70A"/>
    <w:lvl w:ilvl="0" w:tplc="61E62AEC">
      <w:numFmt w:val="bullet"/>
      <w:lvlText w:val="-"/>
      <w:lvlJc w:val="left"/>
      <w:pPr>
        <w:ind w:left="720" w:hanging="360"/>
      </w:pPr>
      <w:rPr>
        <w:rFonts w:ascii="Azo Sans 2" w:eastAsia="SimSun" w:hAnsi="Azo Sans 2"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60C7598"/>
    <w:multiLevelType w:val="hybridMultilevel"/>
    <w:tmpl w:val="8B00EFAA"/>
    <w:lvl w:ilvl="0" w:tplc="CDC6D70C">
      <w:start w:val="1"/>
      <w:numFmt w:val="bullet"/>
      <w:pStyle w:val="ov20listebullets"/>
      <w:lvlText w:val=""/>
      <w:lvlJc w:val="right"/>
      <w:pPr>
        <w:ind w:left="360" w:hanging="360"/>
      </w:pPr>
      <w:rPr>
        <w:rFonts w:ascii="Symbol" w:hAnsi="Symbol" w:hint="default"/>
        <w:color w:val="00B1E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A1712E3"/>
    <w:multiLevelType w:val="hybridMultilevel"/>
    <w:tmpl w:val="86BC6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7"/>
  </w:num>
  <w:num w:numId="4">
    <w:abstractNumId w:val="17"/>
  </w:num>
  <w:num w:numId="5">
    <w:abstractNumId w:val="2"/>
  </w:num>
  <w:num w:numId="6">
    <w:abstractNumId w:val="20"/>
  </w:num>
  <w:num w:numId="7">
    <w:abstractNumId w:val="12"/>
  </w:num>
  <w:num w:numId="8">
    <w:abstractNumId w:val="23"/>
  </w:num>
  <w:num w:numId="9">
    <w:abstractNumId w:val="6"/>
  </w:num>
  <w:num w:numId="10">
    <w:abstractNumId w:val="18"/>
  </w:num>
  <w:num w:numId="11">
    <w:abstractNumId w:val="10"/>
  </w:num>
  <w:num w:numId="12">
    <w:abstractNumId w:val="19"/>
  </w:num>
  <w:num w:numId="13">
    <w:abstractNumId w:val="14"/>
  </w:num>
  <w:num w:numId="14">
    <w:abstractNumId w:val="0"/>
  </w:num>
  <w:num w:numId="15">
    <w:abstractNumId w:val="4"/>
  </w:num>
  <w:num w:numId="16">
    <w:abstractNumId w:val="15"/>
  </w:num>
  <w:num w:numId="17">
    <w:abstractNumId w:val="3"/>
  </w:num>
  <w:num w:numId="18">
    <w:abstractNumId w:val="1"/>
  </w:num>
  <w:num w:numId="19">
    <w:abstractNumId w:val="4"/>
    <w:lvlOverride w:ilvl="0">
      <w:lvl w:ilvl="0">
        <w:start w:val="1"/>
        <w:numFmt w:val="decimal"/>
        <w:lvlText w:val="%1"/>
        <w:lvlJc w:val="left"/>
        <w:pPr>
          <w:ind w:left="72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0">
    <w:abstractNumId w:val="8"/>
  </w:num>
  <w:num w:numId="21">
    <w:abstractNumId w:val="5"/>
  </w:num>
  <w:num w:numId="22">
    <w:abstractNumId w:val="11"/>
  </w:num>
  <w:num w:numId="23">
    <w:abstractNumId w:val="9"/>
  </w:num>
  <w:num w:numId="24">
    <w:abstractNumId w:val="22"/>
  </w:num>
  <w:num w:numId="25">
    <w:abstractNumId w:val="9"/>
    <w:lvlOverride w:ilvl="0">
      <w:startOverride w:val="1"/>
    </w:lvlOverride>
  </w:num>
  <w:num w:numId="26">
    <w:abstractNumId w:val="9"/>
    <w:lvlOverride w:ilvl="0">
      <w:startOverride w:val="1"/>
    </w:lvlOverride>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3"/>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786"/>
    <w:rsid w:val="00000536"/>
    <w:rsid w:val="0000110B"/>
    <w:rsid w:val="00021F60"/>
    <w:rsid w:val="0002565B"/>
    <w:rsid w:val="00027993"/>
    <w:rsid w:val="00030F46"/>
    <w:rsid w:val="00042FB5"/>
    <w:rsid w:val="000518DB"/>
    <w:rsid w:val="00053D84"/>
    <w:rsid w:val="00053E60"/>
    <w:rsid w:val="000552F9"/>
    <w:rsid w:val="00056ADC"/>
    <w:rsid w:val="00056B2C"/>
    <w:rsid w:val="00057E28"/>
    <w:rsid w:val="00061AAA"/>
    <w:rsid w:val="00062530"/>
    <w:rsid w:val="00065704"/>
    <w:rsid w:val="00067EB8"/>
    <w:rsid w:val="0007169D"/>
    <w:rsid w:val="00082D1A"/>
    <w:rsid w:val="00082F20"/>
    <w:rsid w:val="000914CD"/>
    <w:rsid w:val="00095C42"/>
    <w:rsid w:val="000A546F"/>
    <w:rsid w:val="000C7E67"/>
    <w:rsid w:val="000D37CC"/>
    <w:rsid w:val="000D4FDE"/>
    <w:rsid w:val="000D7EE2"/>
    <w:rsid w:val="000F7557"/>
    <w:rsid w:val="00100FD7"/>
    <w:rsid w:val="0010394A"/>
    <w:rsid w:val="00105C04"/>
    <w:rsid w:val="001104BB"/>
    <w:rsid w:val="0011682D"/>
    <w:rsid w:val="00123922"/>
    <w:rsid w:val="00131446"/>
    <w:rsid w:val="001455A1"/>
    <w:rsid w:val="00145F11"/>
    <w:rsid w:val="001466AC"/>
    <w:rsid w:val="00147673"/>
    <w:rsid w:val="001603D1"/>
    <w:rsid w:val="0016128E"/>
    <w:rsid w:val="0016445D"/>
    <w:rsid w:val="00165ABD"/>
    <w:rsid w:val="0016744E"/>
    <w:rsid w:val="00172D8A"/>
    <w:rsid w:val="00182B49"/>
    <w:rsid w:val="00196C30"/>
    <w:rsid w:val="001A2CB4"/>
    <w:rsid w:val="001A4F99"/>
    <w:rsid w:val="001A5EBB"/>
    <w:rsid w:val="001A5EEF"/>
    <w:rsid w:val="001B0A64"/>
    <w:rsid w:val="001B1B5B"/>
    <w:rsid w:val="001B4A66"/>
    <w:rsid w:val="001B6E70"/>
    <w:rsid w:val="001C098D"/>
    <w:rsid w:val="001C4969"/>
    <w:rsid w:val="001F0A52"/>
    <w:rsid w:val="001F0A79"/>
    <w:rsid w:val="001F2AA2"/>
    <w:rsid w:val="001F4943"/>
    <w:rsid w:val="001F6663"/>
    <w:rsid w:val="002125C3"/>
    <w:rsid w:val="0021282E"/>
    <w:rsid w:val="00217BD8"/>
    <w:rsid w:val="002234D8"/>
    <w:rsid w:val="002247D1"/>
    <w:rsid w:val="00231898"/>
    <w:rsid w:val="00244786"/>
    <w:rsid w:val="00261286"/>
    <w:rsid w:val="00261DBA"/>
    <w:rsid w:val="00262A26"/>
    <w:rsid w:val="002652FE"/>
    <w:rsid w:val="00274A01"/>
    <w:rsid w:val="0028238C"/>
    <w:rsid w:val="00284C19"/>
    <w:rsid w:val="00292D05"/>
    <w:rsid w:val="002A06AC"/>
    <w:rsid w:val="002A1D88"/>
    <w:rsid w:val="002A32DC"/>
    <w:rsid w:val="002B05AC"/>
    <w:rsid w:val="002B4786"/>
    <w:rsid w:val="002B5DC7"/>
    <w:rsid w:val="002C03D3"/>
    <w:rsid w:val="002C2E3F"/>
    <w:rsid w:val="002C6DB7"/>
    <w:rsid w:val="002D191D"/>
    <w:rsid w:val="002E212F"/>
    <w:rsid w:val="002E2DD7"/>
    <w:rsid w:val="002E494F"/>
    <w:rsid w:val="002F29BB"/>
    <w:rsid w:val="003005B7"/>
    <w:rsid w:val="00303729"/>
    <w:rsid w:val="00303A40"/>
    <w:rsid w:val="003069E4"/>
    <w:rsid w:val="003148CD"/>
    <w:rsid w:val="00317257"/>
    <w:rsid w:val="00323BC1"/>
    <w:rsid w:val="00332AD7"/>
    <w:rsid w:val="00342118"/>
    <w:rsid w:val="003450FB"/>
    <w:rsid w:val="00360338"/>
    <w:rsid w:val="00362EC7"/>
    <w:rsid w:val="00365863"/>
    <w:rsid w:val="003664D8"/>
    <w:rsid w:val="003667CC"/>
    <w:rsid w:val="003844DF"/>
    <w:rsid w:val="00385EE2"/>
    <w:rsid w:val="003868C4"/>
    <w:rsid w:val="00386D06"/>
    <w:rsid w:val="00391A1D"/>
    <w:rsid w:val="00392161"/>
    <w:rsid w:val="00396570"/>
    <w:rsid w:val="003A6875"/>
    <w:rsid w:val="003B062B"/>
    <w:rsid w:val="003B0C1D"/>
    <w:rsid w:val="003B4658"/>
    <w:rsid w:val="003B629F"/>
    <w:rsid w:val="003C50B3"/>
    <w:rsid w:val="003D475F"/>
    <w:rsid w:val="003E16A9"/>
    <w:rsid w:val="003E1736"/>
    <w:rsid w:val="003E6E48"/>
    <w:rsid w:val="003F12AB"/>
    <w:rsid w:val="003F3F22"/>
    <w:rsid w:val="003F498C"/>
    <w:rsid w:val="00400CA6"/>
    <w:rsid w:val="00400E04"/>
    <w:rsid w:val="00401D65"/>
    <w:rsid w:val="00405476"/>
    <w:rsid w:val="00407A8B"/>
    <w:rsid w:val="0041214D"/>
    <w:rsid w:val="0041488F"/>
    <w:rsid w:val="00421871"/>
    <w:rsid w:val="00425EB0"/>
    <w:rsid w:val="00426335"/>
    <w:rsid w:val="00430EE2"/>
    <w:rsid w:val="00440789"/>
    <w:rsid w:val="00446AD6"/>
    <w:rsid w:val="004471F4"/>
    <w:rsid w:val="004477E7"/>
    <w:rsid w:val="00457DD5"/>
    <w:rsid w:val="00463023"/>
    <w:rsid w:val="0046387E"/>
    <w:rsid w:val="00465ADF"/>
    <w:rsid w:val="00466973"/>
    <w:rsid w:val="004679B0"/>
    <w:rsid w:val="0047269A"/>
    <w:rsid w:val="0048186D"/>
    <w:rsid w:val="0048521D"/>
    <w:rsid w:val="00494201"/>
    <w:rsid w:val="0049504A"/>
    <w:rsid w:val="004962A1"/>
    <w:rsid w:val="004B5CEE"/>
    <w:rsid w:val="004B6D12"/>
    <w:rsid w:val="004C03B8"/>
    <w:rsid w:val="004C0621"/>
    <w:rsid w:val="004C3B82"/>
    <w:rsid w:val="004D1874"/>
    <w:rsid w:val="004D758B"/>
    <w:rsid w:val="004E204C"/>
    <w:rsid w:val="004E7403"/>
    <w:rsid w:val="005033B1"/>
    <w:rsid w:val="005064CE"/>
    <w:rsid w:val="0051032B"/>
    <w:rsid w:val="00520231"/>
    <w:rsid w:val="00523D00"/>
    <w:rsid w:val="005248DB"/>
    <w:rsid w:val="00524C9C"/>
    <w:rsid w:val="00527019"/>
    <w:rsid w:val="005301B4"/>
    <w:rsid w:val="005339C5"/>
    <w:rsid w:val="0053473A"/>
    <w:rsid w:val="005479AC"/>
    <w:rsid w:val="00561418"/>
    <w:rsid w:val="0056279A"/>
    <w:rsid w:val="00564DBB"/>
    <w:rsid w:val="0056570E"/>
    <w:rsid w:val="00565795"/>
    <w:rsid w:val="00567FDF"/>
    <w:rsid w:val="00571C99"/>
    <w:rsid w:val="00571E39"/>
    <w:rsid w:val="005741F0"/>
    <w:rsid w:val="00574EE0"/>
    <w:rsid w:val="00575E0A"/>
    <w:rsid w:val="0058273C"/>
    <w:rsid w:val="00595318"/>
    <w:rsid w:val="005A1A80"/>
    <w:rsid w:val="005A1B71"/>
    <w:rsid w:val="005A2D25"/>
    <w:rsid w:val="005A38A5"/>
    <w:rsid w:val="005B2EA0"/>
    <w:rsid w:val="005B409C"/>
    <w:rsid w:val="005B5066"/>
    <w:rsid w:val="005C23CC"/>
    <w:rsid w:val="005D6CBA"/>
    <w:rsid w:val="005E64AC"/>
    <w:rsid w:val="005F3097"/>
    <w:rsid w:val="005F5EAB"/>
    <w:rsid w:val="00601D83"/>
    <w:rsid w:val="00611A61"/>
    <w:rsid w:val="006122FF"/>
    <w:rsid w:val="0061246A"/>
    <w:rsid w:val="006150F9"/>
    <w:rsid w:val="00621D2D"/>
    <w:rsid w:val="006310C2"/>
    <w:rsid w:val="00631DB4"/>
    <w:rsid w:val="0064583A"/>
    <w:rsid w:val="006473B4"/>
    <w:rsid w:val="0065071B"/>
    <w:rsid w:val="00650959"/>
    <w:rsid w:val="0065341A"/>
    <w:rsid w:val="006552F5"/>
    <w:rsid w:val="006602EF"/>
    <w:rsid w:val="00665DEA"/>
    <w:rsid w:val="0067015D"/>
    <w:rsid w:val="00671ED9"/>
    <w:rsid w:val="00674F26"/>
    <w:rsid w:val="006754C9"/>
    <w:rsid w:val="00676F90"/>
    <w:rsid w:val="00677A38"/>
    <w:rsid w:val="006852B5"/>
    <w:rsid w:val="00696403"/>
    <w:rsid w:val="00696FEC"/>
    <w:rsid w:val="006C00FE"/>
    <w:rsid w:val="006C6BD3"/>
    <w:rsid w:val="006D236F"/>
    <w:rsid w:val="006E0AC2"/>
    <w:rsid w:val="006E2250"/>
    <w:rsid w:val="006E3493"/>
    <w:rsid w:val="006E5387"/>
    <w:rsid w:val="006E7C37"/>
    <w:rsid w:val="0070677E"/>
    <w:rsid w:val="00726667"/>
    <w:rsid w:val="007279B6"/>
    <w:rsid w:val="00734882"/>
    <w:rsid w:val="00737C00"/>
    <w:rsid w:val="00743012"/>
    <w:rsid w:val="007465A7"/>
    <w:rsid w:val="0076539B"/>
    <w:rsid w:val="0076710B"/>
    <w:rsid w:val="007773A1"/>
    <w:rsid w:val="00780212"/>
    <w:rsid w:val="00780F11"/>
    <w:rsid w:val="00785806"/>
    <w:rsid w:val="00787549"/>
    <w:rsid w:val="00797479"/>
    <w:rsid w:val="007A1476"/>
    <w:rsid w:val="007A584B"/>
    <w:rsid w:val="007A66CD"/>
    <w:rsid w:val="007B530D"/>
    <w:rsid w:val="007B6B50"/>
    <w:rsid w:val="007C0A6C"/>
    <w:rsid w:val="007C21D4"/>
    <w:rsid w:val="007C28C6"/>
    <w:rsid w:val="007C2E76"/>
    <w:rsid w:val="007C5CD1"/>
    <w:rsid w:val="007C7415"/>
    <w:rsid w:val="007D3EFD"/>
    <w:rsid w:val="007D4C66"/>
    <w:rsid w:val="007D69D8"/>
    <w:rsid w:val="007E2BFC"/>
    <w:rsid w:val="007E6B36"/>
    <w:rsid w:val="007F07F5"/>
    <w:rsid w:val="007F33A3"/>
    <w:rsid w:val="007F4DFD"/>
    <w:rsid w:val="007F689A"/>
    <w:rsid w:val="00822C70"/>
    <w:rsid w:val="00827D44"/>
    <w:rsid w:val="00834601"/>
    <w:rsid w:val="00840121"/>
    <w:rsid w:val="00853A92"/>
    <w:rsid w:val="0085769D"/>
    <w:rsid w:val="0086042E"/>
    <w:rsid w:val="00862832"/>
    <w:rsid w:val="00865C4D"/>
    <w:rsid w:val="00867023"/>
    <w:rsid w:val="00870BFF"/>
    <w:rsid w:val="008817C9"/>
    <w:rsid w:val="0088426B"/>
    <w:rsid w:val="008A00FF"/>
    <w:rsid w:val="008A1A1C"/>
    <w:rsid w:val="008A2AFF"/>
    <w:rsid w:val="008B0C16"/>
    <w:rsid w:val="008B3F37"/>
    <w:rsid w:val="008B3F4C"/>
    <w:rsid w:val="008B40D1"/>
    <w:rsid w:val="008C0D20"/>
    <w:rsid w:val="008C1CF3"/>
    <w:rsid w:val="008C1D2C"/>
    <w:rsid w:val="008C686B"/>
    <w:rsid w:val="008D4329"/>
    <w:rsid w:val="008E7C95"/>
    <w:rsid w:val="008F5BD1"/>
    <w:rsid w:val="008F766D"/>
    <w:rsid w:val="00903BC7"/>
    <w:rsid w:val="00907294"/>
    <w:rsid w:val="0090757B"/>
    <w:rsid w:val="0091203B"/>
    <w:rsid w:val="00912B70"/>
    <w:rsid w:val="00917431"/>
    <w:rsid w:val="009221F1"/>
    <w:rsid w:val="0092501D"/>
    <w:rsid w:val="009326A6"/>
    <w:rsid w:val="00941884"/>
    <w:rsid w:val="00942778"/>
    <w:rsid w:val="00944B82"/>
    <w:rsid w:val="009473EB"/>
    <w:rsid w:val="00947D23"/>
    <w:rsid w:val="00954251"/>
    <w:rsid w:val="00957532"/>
    <w:rsid w:val="00971CEA"/>
    <w:rsid w:val="009728F2"/>
    <w:rsid w:val="00975104"/>
    <w:rsid w:val="00976C7E"/>
    <w:rsid w:val="009861D8"/>
    <w:rsid w:val="0098690C"/>
    <w:rsid w:val="009B5B86"/>
    <w:rsid w:val="009C2E4C"/>
    <w:rsid w:val="009C35FD"/>
    <w:rsid w:val="009C3BEA"/>
    <w:rsid w:val="009C62B5"/>
    <w:rsid w:val="009D0A17"/>
    <w:rsid w:val="009D472D"/>
    <w:rsid w:val="009D479B"/>
    <w:rsid w:val="009E014F"/>
    <w:rsid w:val="009F187E"/>
    <w:rsid w:val="009F2642"/>
    <w:rsid w:val="009F560A"/>
    <w:rsid w:val="00A0033A"/>
    <w:rsid w:val="00A03E2A"/>
    <w:rsid w:val="00A04CE5"/>
    <w:rsid w:val="00A10985"/>
    <w:rsid w:val="00A1384A"/>
    <w:rsid w:val="00A14622"/>
    <w:rsid w:val="00A170C4"/>
    <w:rsid w:val="00A2089B"/>
    <w:rsid w:val="00A21061"/>
    <w:rsid w:val="00A26328"/>
    <w:rsid w:val="00A30527"/>
    <w:rsid w:val="00A31616"/>
    <w:rsid w:val="00A32DDB"/>
    <w:rsid w:val="00A34B52"/>
    <w:rsid w:val="00A37507"/>
    <w:rsid w:val="00A378CF"/>
    <w:rsid w:val="00A44578"/>
    <w:rsid w:val="00A47E0C"/>
    <w:rsid w:val="00A57E3D"/>
    <w:rsid w:val="00A60809"/>
    <w:rsid w:val="00A73E4D"/>
    <w:rsid w:val="00A74A8C"/>
    <w:rsid w:val="00A80C88"/>
    <w:rsid w:val="00A80F91"/>
    <w:rsid w:val="00A8374E"/>
    <w:rsid w:val="00A83C66"/>
    <w:rsid w:val="00A8406B"/>
    <w:rsid w:val="00A91290"/>
    <w:rsid w:val="00A96C10"/>
    <w:rsid w:val="00AA53F2"/>
    <w:rsid w:val="00AB2CA8"/>
    <w:rsid w:val="00AC4E3E"/>
    <w:rsid w:val="00AD2364"/>
    <w:rsid w:val="00AD272A"/>
    <w:rsid w:val="00AD3C3A"/>
    <w:rsid w:val="00AD3DF8"/>
    <w:rsid w:val="00AD41C3"/>
    <w:rsid w:val="00AE13C1"/>
    <w:rsid w:val="00AF62F3"/>
    <w:rsid w:val="00AF7F2D"/>
    <w:rsid w:val="00B00B25"/>
    <w:rsid w:val="00B043A8"/>
    <w:rsid w:val="00B10192"/>
    <w:rsid w:val="00B13249"/>
    <w:rsid w:val="00B14A54"/>
    <w:rsid w:val="00B20345"/>
    <w:rsid w:val="00B341B4"/>
    <w:rsid w:val="00B41552"/>
    <w:rsid w:val="00B449F0"/>
    <w:rsid w:val="00B57F55"/>
    <w:rsid w:val="00B657E3"/>
    <w:rsid w:val="00B66544"/>
    <w:rsid w:val="00B81691"/>
    <w:rsid w:val="00B964CD"/>
    <w:rsid w:val="00BA5C3F"/>
    <w:rsid w:val="00BC3B51"/>
    <w:rsid w:val="00BC75BD"/>
    <w:rsid w:val="00BD0F92"/>
    <w:rsid w:val="00BD51D4"/>
    <w:rsid w:val="00BE313A"/>
    <w:rsid w:val="00BE4038"/>
    <w:rsid w:val="00BF56E1"/>
    <w:rsid w:val="00C040AF"/>
    <w:rsid w:val="00C10AFC"/>
    <w:rsid w:val="00C10F6D"/>
    <w:rsid w:val="00C121EE"/>
    <w:rsid w:val="00C20FA7"/>
    <w:rsid w:val="00C2587B"/>
    <w:rsid w:val="00C30085"/>
    <w:rsid w:val="00C34670"/>
    <w:rsid w:val="00C363C7"/>
    <w:rsid w:val="00C41471"/>
    <w:rsid w:val="00C4423D"/>
    <w:rsid w:val="00C442D7"/>
    <w:rsid w:val="00C53FA2"/>
    <w:rsid w:val="00C622F9"/>
    <w:rsid w:val="00C652F2"/>
    <w:rsid w:val="00C7328D"/>
    <w:rsid w:val="00C9678C"/>
    <w:rsid w:val="00CA09AE"/>
    <w:rsid w:val="00CA5A97"/>
    <w:rsid w:val="00CB73CD"/>
    <w:rsid w:val="00CC43BB"/>
    <w:rsid w:val="00CC79AD"/>
    <w:rsid w:val="00CD0CD5"/>
    <w:rsid w:val="00CD2A21"/>
    <w:rsid w:val="00CD430D"/>
    <w:rsid w:val="00CD7F2D"/>
    <w:rsid w:val="00CE0BA8"/>
    <w:rsid w:val="00CF0B8A"/>
    <w:rsid w:val="00CF169F"/>
    <w:rsid w:val="00CF17C5"/>
    <w:rsid w:val="00CF230F"/>
    <w:rsid w:val="00CF5F61"/>
    <w:rsid w:val="00D01D2F"/>
    <w:rsid w:val="00D02A60"/>
    <w:rsid w:val="00D034BA"/>
    <w:rsid w:val="00D04104"/>
    <w:rsid w:val="00D04F53"/>
    <w:rsid w:val="00D0598A"/>
    <w:rsid w:val="00D06424"/>
    <w:rsid w:val="00D11F42"/>
    <w:rsid w:val="00D14BDA"/>
    <w:rsid w:val="00D14C93"/>
    <w:rsid w:val="00D2649E"/>
    <w:rsid w:val="00D27957"/>
    <w:rsid w:val="00D423BA"/>
    <w:rsid w:val="00D4683B"/>
    <w:rsid w:val="00D47F39"/>
    <w:rsid w:val="00D50AB5"/>
    <w:rsid w:val="00D518A5"/>
    <w:rsid w:val="00D54C9A"/>
    <w:rsid w:val="00D55425"/>
    <w:rsid w:val="00D66CD9"/>
    <w:rsid w:val="00D74EA5"/>
    <w:rsid w:val="00D85316"/>
    <w:rsid w:val="00D8671A"/>
    <w:rsid w:val="00D8754E"/>
    <w:rsid w:val="00DA3336"/>
    <w:rsid w:val="00DB1644"/>
    <w:rsid w:val="00DB1F23"/>
    <w:rsid w:val="00DB4A81"/>
    <w:rsid w:val="00DC125D"/>
    <w:rsid w:val="00DC2BB0"/>
    <w:rsid w:val="00DC57BF"/>
    <w:rsid w:val="00DC6CFA"/>
    <w:rsid w:val="00DD3EAF"/>
    <w:rsid w:val="00DD7A19"/>
    <w:rsid w:val="00DE08FC"/>
    <w:rsid w:val="00DE5855"/>
    <w:rsid w:val="00DE7702"/>
    <w:rsid w:val="00DF1D52"/>
    <w:rsid w:val="00DF26AD"/>
    <w:rsid w:val="00DF6F3B"/>
    <w:rsid w:val="00E11B4A"/>
    <w:rsid w:val="00E17AEA"/>
    <w:rsid w:val="00E21C03"/>
    <w:rsid w:val="00E23DA2"/>
    <w:rsid w:val="00E27046"/>
    <w:rsid w:val="00E3267D"/>
    <w:rsid w:val="00E36084"/>
    <w:rsid w:val="00E40757"/>
    <w:rsid w:val="00E423B0"/>
    <w:rsid w:val="00E63029"/>
    <w:rsid w:val="00E6654A"/>
    <w:rsid w:val="00E67B2F"/>
    <w:rsid w:val="00E716C4"/>
    <w:rsid w:val="00E73A90"/>
    <w:rsid w:val="00E779D3"/>
    <w:rsid w:val="00E82C10"/>
    <w:rsid w:val="00E82D56"/>
    <w:rsid w:val="00E86B33"/>
    <w:rsid w:val="00EA5D6D"/>
    <w:rsid w:val="00EA7906"/>
    <w:rsid w:val="00EB2D84"/>
    <w:rsid w:val="00EB32D5"/>
    <w:rsid w:val="00EB420A"/>
    <w:rsid w:val="00EB7D34"/>
    <w:rsid w:val="00EC1A0C"/>
    <w:rsid w:val="00EC3715"/>
    <w:rsid w:val="00ED1D41"/>
    <w:rsid w:val="00EE33B2"/>
    <w:rsid w:val="00EE3875"/>
    <w:rsid w:val="00EE3BA0"/>
    <w:rsid w:val="00EF57F3"/>
    <w:rsid w:val="00F00C41"/>
    <w:rsid w:val="00F010CF"/>
    <w:rsid w:val="00F05A3C"/>
    <w:rsid w:val="00F100B3"/>
    <w:rsid w:val="00F21BAD"/>
    <w:rsid w:val="00F33384"/>
    <w:rsid w:val="00F4171B"/>
    <w:rsid w:val="00F578F6"/>
    <w:rsid w:val="00F57EB5"/>
    <w:rsid w:val="00F64DF8"/>
    <w:rsid w:val="00F663F7"/>
    <w:rsid w:val="00F671C5"/>
    <w:rsid w:val="00F67E1B"/>
    <w:rsid w:val="00F70C6E"/>
    <w:rsid w:val="00F729BA"/>
    <w:rsid w:val="00F873A3"/>
    <w:rsid w:val="00F969B1"/>
    <w:rsid w:val="00FD2963"/>
    <w:rsid w:val="00FD31A5"/>
    <w:rsid w:val="00FD4C07"/>
    <w:rsid w:val="00FE08D7"/>
    <w:rsid w:val="00FE692A"/>
    <w:rsid w:val="00FE7A6F"/>
    <w:rsid w:val="00FF103B"/>
    <w:rsid w:val="00FF3B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1DF7D"/>
  <w15:chartTrackingRefBased/>
  <w15:docId w15:val="{FF508158-31CC-6145-8E70-2226D7859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42FB5"/>
    <w:pPr>
      <w:spacing w:after="120" w:line="240" w:lineRule="auto"/>
    </w:pPr>
    <w:rPr>
      <w:rFonts w:ascii="Arial" w:hAnsi="Arial"/>
      <w:sz w:val="20"/>
    </w:rPr>
  </w:style>
  <w:style w:type="paragraph" w:styleId="berschrift1">
    <w:name w:val="heading 1"/>
    <w:basedOn w:val="Standard"/>
    <w:next w:val="Standard"/>
    <w:link w:val="berschrift1Zchn"/>
    <w:uiPriority w:val="9"/>
    <w:rsid w:val="00042FB5"/>
    <w:pPr>
      <w:keepNext/>
      <w:keepLines/>
      <w:spacing w:before="240" w:after="0"/>
      <w:outlineLvl w:val="0"/>
    </w:pPr>
    <w:rPr>
      <w:rFonts w:asciiTheme="majorHAnsi" w:eastAsiaTheme="majorEastAsia" w:hAnsiTheme="majorHAnsi" w:cstheme="majorBidi"/>
      <w:color w:val="0084B0" w:themeColor="accent1" w:themeShade="BF"/>
      <w:sz w:val="32"/>
      <w:szCs w:val="32"/>
    </w:rPr>
  </w:style>
  <w:style w:type="paragraph" w:styleId="berschrift2">
    <w:name w:val="heading 2"/>
    <w:basedOn w:val="Standard"/>
    <w:next w:val="Standard"/>
    <w:link w:val="berschrift2Zchn"/>
    <w:uiPriority w:val="9"/>
    <w:unhideWhenUsed/>
    <w:qFormat/>
    <w:rsid w:val="00042FB5"/>
    <w:pPr>
      <w:keepNext/>
      <w:keepLines/>
      <w:spacing w:before="40" w:after="0"/>
      <w:outlineLvl w:val="1"/>
    </w:pPr>
    <w:rPr>
      <w:rFonts w:asciiTheme="majorHAnsi" w:eastAsiaTheme="majorEastAsia" w:hAnsiTheme="majorHAnsi" w:cstheme="majorBidi"/>
      <w:color w:val="0084B0" w:themeColor="accent1" w:themeShade="BF"/>
      <w:sz w:val="26"/>
      <w:szCs w:val="26"/>
    </w:rPr>
  </w:style>
  <w:style w:type="paragraph" w:styleId="berschrift3">
    <w:name w:val="heading 3"/>
    <w:basedOn w:val="Standard"/>
    <w:next w:val="Standard"/>
    <w:link w:val="berschrift3Zchn"/>
    <w:uiPriority w:val="9"/>
    <w:unhideWhenUsed/>
    <w:qFormat/>
    <w:rsid w:val="0041214D"/>
    <w:pPr>
      <w:keepNext/>
      <w:keepLines/>
      <w:spacing w:before="40" w:after="0"/>
      <w:outlineLvl w:val="2"/>
    </w:pPr>
    <w:rPr>
      <w:rFonts w:asciiTheme="majorHAnsi" w:eastAsiaTheme="majorEastAsia" w:hAnsiTheme="majorHAnsi" w:cstheme="majorBidi"/>
      <w:color w:val="005875"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v20fussnote">
    <w:name w:val="ov20 fussnote"/>
    <w:basedOn w:val="ov20fliesstext"/>
    <w:qFormat/>
    <w:rsid w:val="00F00C41"/>
    <w:pPr>
      <w:spacing w:line="142" w:lineRule="exact"/>
    </w:pPr>
    <w:rPr>
      <w:sz w:val="12"/>
    </w:rPr>
  </w:style>
  <w:style w:type="paragraph" w:customStyle="1" w:styleId="ov20listeplus">
    <w:name w:val="ov20 liste plus"/>
    <w:basedOn w:val="ov20listebullets"/>
    <w:qFormat/>
    <w:rsid w:val="009F560A"/>
    <w:pPr>
      <w:numPr>
        <w:numId w:val="22"/>
      </w:numPr>
      <w:ind w:left="340" w:hanging="85"/>
    </w:pPr>
  </w:style>
  <w:style w:type="paragraph" w:customStyle="1" w:styleId="ov20listenummeriert">
    <w:name w:val="ov20 liste nummeriert"/>
    <w:basedOn w:val="ov20listebullets"/>
    <w:qFormat/>
    <w:rsid w:val="00F00C41"/>
    <w:pPr>
      <w:numPr>
        <w:numId w:val="23"/>
      </w:numPr>
      <w:ind w:left="340" w:hanging="85"/>
    </w:pPr>
  </w:style>
  <w:style w:type="paragraph" w:styleId="Kopfzeile">
    <w:name w:val="header"/>
    <w:basedOn w:val="Standard"/>
    <w:link w:val="KopfzeileZchn"/>
    <w:uiPriority w:val="99"/>
    <w:unhideWhenUsed/>
    <w:rsid w:val="00A80F91"/>
    <w:pPr>
      <w:tabs>
        <w:tab w:val="center" w:pos="4536"/>
        <w:tab w:val="right" w:pos="9072"/>
      </w:tabs>
      <w:spacing w:after="0"/>
    </w:pPr>
  </w:style>
  <w:style w:type="character" w:customStyle="1" w:styleId="KopfzeileZchn">
    <w:name w:val="Kopfzeile Zchn"/>
    <w:basedOn w:val="Absatz-Standardschriftart"/>
    <w:link w:val="Kopfzeile"/>
    <w:uiPriority w:val="99"/>
    <w:rsid w:val="00A80F91"/>
    <w:rPr>
      <w:rFonts w:ascii="Arial" w:hAnsi="Arial"/>
      <w:sz w:val="20"/>
    </w:rPr>
  </w:style>
  <w:style w:type="table" w:styleId="Tabellenraster">
    <w:name w:val="Table Grid"/>
    <w:basedOn w:val="NormaleTabelle"/>
    <w:rsid w:val="00C62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v20tabelle">
    <w:name w:val="ov20 tabelle"/>
    <w:basedOn w:val="ov20fliesstext"/>
    <w:qFormat/>
    <w:rsid w:val="00C7328D"/>
    <w:pPr>
      <w:spacing w:before="60" w:after="60" w:line="170" w:lineRule="exact"/>
      <w:jc w:val="center"/>
    </w:pPr>
    <w:rPr>
      <w:sz w:val="15"/>
      <w14:numSpacing w14:val="tabular"/>
    </w:rPr>
  </w:style>
  <w:style w:type="paragraph" w:styleId="Fuzeile">
    <w:name w:val="footer"/>
    <w:basedOn w:val="Standard"/>
    <w:link w:val="FuzeileZchn"/>
    <w:uiPriority w:val="99"/>
    <w:unhideWhenUsed/>
    <w:rsid w:val="00A80F91"/>
    <w:pPr>
      <w:tabs>
        <w:tab w:val="center" w:pos="4536"/>
        <w:tab w:val="right" w:pos="9072"/>
      </w:tabs>
      <w:spacing w:after="0"/>
    </w:pPr>
  </w:style>
  <w:style w:type="paragraph" w:styleId="Funotentext">
    <w:name w:val="footnote text"/>
    <w:basedOn w:val="Standard"/>
    <w:link w:val="FunotentextZchn"/>
    <w:uiPriority w:val="99"/>
    <w:semiHidden/>
    <w:unhideWhenUsed/>
    <w:rsid w:val="007773A1"/>
    <w:pPr>
      <w:spacing w:after="0"/>
    </w:pPr>
    <w:rPr>
      <w:szCs w:val="20"/>
    </w:rPr>
  </w:style>
  <w:style w:type="character" w:customStyle="1" w:styleId="FunotentextZchn">
    <w:name w:val="Fußnotentext Zchn"/>
    <w:basedOn w:val="Absatz-Standardschriftart"/>
    <w:link w:val="Funotentext"/>
    <w:uiPriority w:val="99"/>
    <w:semiHidden/>
    <w:rsid w:val="007773A1"/>
    <w:rPr>
      <w:rFonts w:ascii="Arial" w:hAnsi="Arial"/>
      <w:sz w:val="20"/>
      <w:szCs w:val="20"/>
    </w:rPr>
  </w:style>
  <w:style w:type="character" w:styleId="Funotenzeichen">
    <w:name w:val="footnote reference"/>
    <w:basedOn w:val="Absatz-Standardschriftart"/>
    <w:uiPriority w:val="99"/>
    <w:semiHidden/>
    <w:unhideWhenUsed/>
    <w:rsid w:val="007773A1"/>
    <w:rPr>
      <w:vertAlign w:val="superscript"/>
    </w:rPr>
  </w:style>
  <w:style w:type="paragraph" w:customStyle="1" w:styleId="ov20listebullets">
    <w:name w:val="ov20 liste bullets"/>
    <w:basedOn w:val="ov20fliesstext"/>
    <w:qFormat/>
    <w:rsid w:val="00E3267D"/>
    <w:pPr>
      <w:numPr>
        <w:numId w:val="24"/>
      </w:numPr>
      <w:ind w:left="340" w:hanging="85"/>
    </w:pPr>
  </w:style>
  <w:style w:type="paragraph" w:customStyle="1" w:styleId="ov20bildunterschrift">
    <w:name w:val="ov20 bildunterschrift"/>
    <w:basedOn w:val="ov20fliesstext"/>
    <w:next w:val="ov20fliesstext"/>
    <w:qFormat/>
    <w:rsid w:val="009B5B86"/>
    <w:pPr>
      <w:spacing w:line="213" w:lineRule="exact"/>
    </w:pPr>
    <w:rPr>
      <w:sz w:val="15"/>
      <w:szCs w:val="36"/>
    </w:rPr>
  </w:style>
  <w:style w:type="paragraph" w:customStyle="1" w:styleId="ov20fliesstext">
    <w:name w:val="ov20 fliesstext"/>
    <w:basedOn w:val="Standard"/>
    <w:qFormat/>
    <w:rsid w:val="00941884"/>
    <w:pPr>
      <w:spacing w:after="0" w:line="255" w:lineRule="exact"/>
    </w:pPr>
    <w:rPr>
      <w:rFonts w:ascii="Azo Sans 2" w:hAnsi="Azo Sans 2"/>
      <w:sz w:val="18"/>
    </w:rPr>
  </w:style>
  <w:style w:type="paragraph" w:customStyle="1" w:styleId="ov20h1">
    <w:name w:val="ov20 h1"/>
    <w:basedOn w:val="ov20fliesstext"/>
    <w:next w:val="ov20fliesstext"/>
    <w:qFormat/>
    <w:rsid w:val="00CE0BA8"/>
    <w:pPr>
      <w:spacing w:line="1446" w:lineRule="exact"/>
    </w:pPr>
    <w:rPr>
      <w:rFonts w:ascii="Azo Sans 2 Medium" w:hAnsi="Azo Sans 2 Medium"/>
      <w:sz w:val="120"/>
    </w:rPr>
  </w:style>
  <w:style w:type="paragraph" w:customStyle="1" w:styleId="ov20h2">
    <w:name w:val="ov20 h2"/>
    <w:basedOn w:val="ov20h1"/>
    <w:next w:val="ov20fliesstext"/>
    <w:qFormat/>
    <w:rsid w:val="00CE0BA8"/>
    <w:pPr>
      <w:spacing w:line="766" w:lineRule="exact"/>
      <w:ind w:left="851" w:hanging="851"/>
      <w:outlineLvl w:val="1"/>
    </w:pPr>
    <w:rPr>
      <w:sz w:val="60"/>
    </w:rPr>
  </w:style>
  <w:style w:type="character" w:customStyle="1" w:styleId="FuzeileZchn">
    <w:name w:val="Fußzeile Zchn"/>
    <w:basedOn w:val="Absatz-Standardschriftart"/>
    <w:link w:val="Fuzeile"/>
    <w:uiPriority w:val="99"/>
    <w:rsid w:val="00A80F91"/>
    <w:rPr>
      <w:rFonts w:ascii="Arial" w:hAnsi="Arial"/>
      <w:sz w:val="20"/>
    </w:rPr>
  </w:style>
  <w:style w:type="paragraph" w:customStyle="1" w:styleId="ov20h3">
    <w:name w:val="ov20 h3"/>
    <w:basedOn w:val="ov20h2"/>
    <w:next w:val="ov20fliesstext"/>
    <w:qFormat/>
    <w:rsid w:val="002B5DC7"/>
    <w:pPr>
      <w:spacing w:line="510" w:lineRule="exact"/>
    </w:pPr>
    <w:rPr>
      <w:sz w:val="40"/>
    </w:rPr>
  </w:style>
  <w:style w:type="paragraph" w:customStyle="1" w:styleId="6ptspace">
    <w:name w:val="6pt space"/>
    <w:basedOn w:val="Standard"/>
    <w:next w:val="ov20fliesstext"/>
    <w:qFormat/>
    <w:rsid w:val="00DC125D"/>
    <w:pPr>
      <w:spacing w:after="0"/>
    </w:pPr>
    <w:rPr>
      <w:rFonts w:ascii="Azo Sans 2" w:hAnsi="Azo Sans 2"/>
      <w:sz w:val="12"/>
      <w:szCs w:val="16"/>
      <w:lang w:val="en-GB"/>
    </w:rPr>
  </w:style>
  <w:style w:type="paragraph" w:styleId="Sprechblasentext">
    <w:name w:val="Balloon Text"/>
    <w:basedOn w:val="Standard"/>
    <w:link w:val="SprechblasentextZchn"/>
    <w:uiPriority w:val="99"/>
    <w:semiHidden/>
    <w:unhideWhenUsed/>
    <w:rsid w:val="00B81691"/>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81691"/>
    <w:rPr>
      <w:rFonts w:ascii="Segoe UI" w:hAnsi="Segoe UI" w:cs="Segoe UI"/>
      <w:sz w:val="18"/>
      <w:szCs w:val="18"/>
    </w:rPr>
  </w:style>
  <w:style w:type="paragraph" w:customStyle="1" w:styleId="ov20h1light">
    <w:name w:val="ov20 h1 light"/>
    <w:basedOn w:val="ov20h1"/>
    <w:next w:val="ov20fliesstext"/>
    <w:qFormat/>
    <w:rsid w:val="00CE0BA8"/>
    <w:rPr>
      <w:rFonts w:ascii="Azo Sans 2 Light" w:hAnsi="Azo Sans 2 Light"/>
      <w:lang w:val="en-GB"/>
    </w:rPr>
  </w:style>
  <w:style w:type="paragraph" w:customStyle="1" w:styleId="ov20h2light">
    <w:name w:val="ov20 h2 light"/>
    <w:basedOn w:val="ov20h2"/>
    <w:qFormat/>
    <w:rsid w:val="007C28C6"/>
    <w:rPr>
      <w:rFonts w:ascii="Azo Sans 2 Light" w:hAnsi="Azo Sans 2 Light"/>
      <w:lang w:val="en-GB"/>
    </w:rPr>
  </w:style>
  <w:style w:type="paragraph" w:customStyle="1" w:styleId="ov20h3light">
    <w:name w:val="ov20 h3 light"/>
    <w:basedOn w:val="ov20h3"/>
    <w:qFormat/>
    <w:rsid w:val="00F729BA"/>
    <w:pPr>
      <w:numPr>
        <w:ilvl w:val="1"/>
      </w:numPr>
      <w:ind w:left="851" w:hanging="851"/>
    </w:pPr>
    <w:rPr>
      <w:rFonts w:ascii="Azo Sans 2 Light" w:hAnsi="Azo Sans 2 Light"/>
    </w:rPr>
  </w:style>
  <w:style w:type="paragraph" w:customStyle="1" w:styleId="ov20h4">
    <w:name w:val="ov20 h4"/>
    <w:basedOn w:val="ov20h3"/>
    <w:next w:val="ov20fliesstext"/>
    <w:qFormat/>
    <w:rsid w:val="007C28C6"/>
    <w:pPr>
      <w:numPr>
        <w:ilvl w:val="1"/>
      </w:numPr>
      <w:spacing w:line="425" w:lineRule="exact"/>
      <w:ind w:left="851" w:hanging="851"/>
    </w:pPr>
    <w:rPr>
      <w:sz w:val="32"/>
    </w:rPr>
  </w:style>
  <w:style w:type="paragraph" w:customStyle="1" w:styleId="ov20h4light">
    <w:name w:val="ov20 h4 light"/>
    <w:basedOn w:val="ov20h4"/>
    <w:next w:val="ov20fliesstext"/>
    <w:qFormat/>
    <w:rsid w:val="007C28C6"/>
    <w:rPr>
      <w:rFonts w:ascii="Azo Sans 2 Light" w:hAnsi="Azo Sans 2 Light"/>
    </w:rPr>
  </w:style>
  <w:style w:type="paragraph" w:customStyle="1" w:styleId="ov20h5">
    <w:name w:val="ov20 h5"/>
    <w:basedOn w:val="ov20h4"/>
    <w:next w:val="ov20fliesstext"/>
    <w:qFormat/>
    <w:rsid w:val="007C28C6"/>
    <w:pPr>
      <w:numPr>
        <w:ilvl w:val="2"/>
      </w:numPr>
      <w:spacing w:line="255" w:lineRule="exact"/>
      <w:ind w:left="851" w:hanging="851"/>
    </w:pPr>
    <w:rPr>
      <w:sz w:val="22"/>
    </w:rPr>
  </w:style>
  <w:style w:type="paragraph" w:customStyle="1" w:styleId="ov20h5light">
    <w:name w:val="ov20 h5 light"/>
    <w:basedOn w:val="ov20h5"/>
    <w:next w:val="ov20fliesstext"/>
    <w:qFormat/>
    <w:rsid w:val="007C28C6"/>
    <w:pPr>
      <w:numPr>
        <w:ilvl w:val="1"/>
      </w:numPr>
      <w:ind w:left="851" w:hanging="851"/>
    </w:pPr>
    <w:rPr>
      <w:rFonts w:ascii="Azo Sans 2 Light" w:hAnsi="Azo Sans 2 Light"/>
    </w:rPr>
  </w:style>
  <w:style w:type="paragraph" w:customStyle="1" w:styleId="ov20h6">
    <w:name w:val="ov20 h6"/>
    <w:basedOn w:val="ov20h5"/>
    <w:next w:val="ov20fliesstext"/>
    <w:qFormat/>
    <w:rsid w:val="007C28C6"/>
    <w:pPr>
      <w:numPr>
        <w:ilvl w:val="3"/>
      </w:numPr>
      <w:ind w:left="851" w:hanging="851"/>
    </w:pPr>
    <w:rPr>
      <w:rFonts w:ascii="Azo Sans 2" w:hAnsi="Azo Sans 2"/>
      <w:b/>
      <w:caps/>
      <w:color w:val="00B1EB"/>
      <w:sz w:val="18"/>
    </w:rPr>
  </w:style>
  <w:style w:type="paragraph" w:customStyle="1" w:styleId="ov20fusszeile">
    <w:name w:val="ov20 fusszeile"/>
    <w:basedOn w:val="ov20fliesstext"/>
    <w:qFormat/>
    <w:rsid w:val="00743012"/>
    <w:pPr>
      <w:tabs>
        <w:tab w:val="center" w:pos="5273"/>
        <w:tab w:val="right" w:pos="10546"/>
      </w:tabs>
      <w:spacing w:line="213" w:lineRule="exact"/>
    </w:pPr>
    <w:rPr>
      <w:rFonts w:ascii="Azo Sans 2 Light" w:hAnsi="Azo Sans 2 Light"/>
      <w:sz w:val="15"/>
    </w:rPr>
  </w:style>
  <w:style w:type="paragraph" w:customStyle="1" w:styleId="ov20kopfzeile">
    <w:name w:val="ov20 kopfzeile"/>
    <w:basedOn w:val="ov20fusszeile"/>
    <w:qFormat/>
    <w:rsid w:val="004B6D12"/>
    <w:pPr>
      <w:tabs>
        <w:tab w:val="clear" w:pos="5273"/>
        <w:tab w:val="clear" w:pos="10546"/>
      </w:tabs>
      <w:spacing w:after="60"/>
      <w:jc w:val="right"/>
    </w:pPr>
    <w:rPr>
      <w:szCs w:val="20"/>
    </w:rPr>
  </w:style>
  <w:style w:type="paragraph" w:customStyle="1" w:styleId="ov20bild">
    <w:name w:val="ov20 bild"/>
    <w:basedOn w:val="ov20fliesstext"/>
    <w:next w:val="ov20fliesstext"/>
    <w:qFormat/>
    <w:rsid w:val="009B5B86"/>
    <w:pPr>
      <w:spacing w:line="240" w:lineRule="auto"/>
    </w:pPr>
    <w:rPr>
      <w:noProof/>
      <w:lang w:eastAsia="de-DE"/>
    </w:rPr>
  </w:style>
  <w:style w:type="character" w:customStyle="1" w:styleId="berschrift2Zchn">
    <w:name w:val="Überschrift 2 Zchn"/>
    <w:basedOn w:val="Absatz-Standardschriftart"/>
    <w:link w:val="berschrift2"/>
    <w:uiPriority w:val="9"/>
    <w:rsid w:val="00042FB5"/>
    <w:rPr>
      <w:rFonts w:asciiTheme="majorHAnsi" w:eastAsiaTheme="majorEastAsia" w:hAnsiTheme="majorHAnsi" w:cstheme="majorBidi"/>
      <w:color w:val="0084B0" w:themeColor="accent1" w:themeShade="BF"/>
      <w:sz w:val="26"/>
      <w:szCs w:val="26"/>
    </w:rPr>
  </w:style>
  <w:style w:type="paragraph" w:customStyle="1" w:styleId="ov20tabellenkopf">
    <w:name w:val="ov20 tabellenkopf"/>
    <w:basedOn w:val="ov20tabelle"/>
    <w:qFormat/>
    <w:rsid w:val="00C7328D"/>
    <w:rPr>
      <w:rFonts w:ascii="Azo Sans 2 Medium" w:hAnsi="Azo Sans 2 Medium"/>
      <w:lang w:val="en-GB"/>
    </w:rPr>
  </w:style>
  <w:style w:type="character" w:customStyle="1" w:styleId="berschrift1Zchn">
    <w:name w:val="Überschrift 1 Zchn"/>
    <w:basedOn w:val="Absatz-Standardschriftart"/>
    <w:link w:val="berschrift1"/>
    <w:uiPriority w:val="9"/>
    <w:rsid w:val="00042FB5"/>
    <w:rPr>
      <w:rFonts w:asciiTheme="majorHAnsi" w:eastAsiaTheme="majorEastAsia" w:hAnsiTheme="majorHAnsi" w:cstheme="majorBidi"/>
      <w:color w:val="0084B0" w:themeColor="accent1" w:themeShade="BF"/>
      <w:sz w:val="32"/>
      <w:szCs w:val="32"/>
    </w:rPr>
  </w:style>
  <w:style w:type="paragraph" w:customStyle="1" w:styleId="ov20tabellehead">
    <w:name w:val="ov20 tabelle head"/>
    <w:basedOn w:val="ov20tabelle"/>
    <w:qFormat/>
    <w:rsid w:val="00DC125D"/>
    <w:rPr>
      <w:rFonts w:ascii="Azo Sans 2 Medium" w:hAnsi="Azo Sans 2 Medium"/>
      <w:color w:val="00B1EB"/>
    </w:rPr>
  </w:style>
  <w:style w:type="paragraph" w:customStyle="1" w:styleId="ov20tabellesubhead">
    <w:name w:val="ov20 tabelle subhead"/>
    <w:basedOn w:val="ov20tabelle"/>
    <w:qFormat/>
    <w:rsid w:val="000518DB"/>
    <w:rPr>
      <w:b/>
    </w:rPr>
  </w:style>
  <w:style w:type="character" w:customStyle="1" w:styleId="berschrift3Zchn">
    <w:name w:val="Überschrift 3 Zchn"/>
    <w:basedOn w:val="Absatz-Standardschriftart"/>
    <w:link w:val="berschrift3"/>
    <w:uiPriority w:val="9"/>
    <w:rsid w:val="0041214D"/>
    <w:rPr>
      <w:rFonts w:asciiTheme="majorHAnsi" w:eastAsiaTheme="majorEastAsia" w:hAnsiTheme="majorHAnsi" w:cstheme="majorBidi"/>
      <w:color w:val="005875" w:themeColor="accent1" w:themeShade="7F"/>
      <w:sz w:val="24"/>
      <w:szCs w:val="24"/>
    </w:rPr>
  </w:style>
  <w:style w:type="character" w:styleId="Hyperlink">
    <w:name w:val="Hyperlink"/>
    <w:basedOn w:val="Absatz-Standardschriftart"/>
    <w:uiPriority w:val="99"/>
    <w:unhideWhenUsed/>
    <w:rsid w:val="00A34B52"/>
    <w:rPr>
      <w:color w:val="0563C1" w:themeColor="hyperlink"/>
      <w:u w:val="single"/>
    </w:rPr>
  </w:style>
  <w:style w:type="character" w:styleId="NichtaufgelsteErwhnung">
    <w:name w:val="Unresolved Mention"/>
    <w:basedOn w:val="Absatz-Standardschriftart"/>
    <w:uiPriority w:val="99"/>
    <w:semiHidden/>
    <w:unhideWhenUsed/>
    <w:rsid w:val="00A34B52"/>
    <w:rPr>
      <w:color w:val="605E5C"/>
      <w:shd w:val="clear" w:color="auto" w:fill="E1DFDD"/>
    </w:rPr>
  </w:style>
  <w:style w:type="paragraph" w:styleId="StandardWeb">
    <w:name w:val="Normal (Web)"/>
    <w:basedOn w:val="Standard"/>
    <w:uiPriority w:val="99"/>
    <w:unhideWhenUsed/>
    <w:rsid w:val="007C21D4"/>
    <w:pPr>
      <w:spacing w:before="100" w:beforeAutospacing="1" w:after="100" w:afterAutospacing="1"/>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4984">
      <w:bodyDiv w:val="1"/>
      <w:marLeft w:val="0"/>
      <w:marRight w:val="0"/>
      <w:marTop w:val="0"/>
      <w:marBottom w:val="0"/>
      <w:divBdr>
        <w:top w:val="none" w:sz="0" w:space="0" w:color="auto"/>
        <w:left w:val="none" w:sz="0" w:space="0" w:color="auto"/>
        <w:bottom w:val="none" w:sz="0" w:space="0" w:color="auto"/>
        <w:right w:val="none" w:sz="0" w:space="0" w:color="auto"/>
      </w:divBdr>
    </w:div>
    <w:div w:id="625702366">
      <w:bodyDiv w:val="1"/>
      <w:marLeft w:val="0"/>
      <w:marRight w:val="0"/>
      <w:marTop w:val="0"/>
      <w:marBottom w:val="0"/>
      <w:divBdr>
        <w:top w:val="none" w:sz="0" w:space="0" w:color="auto"/>
        <w:left w:val="none" w:sz="0" w:space="0" w:color="auto"/>
        <w:bottom w:val="none" w:sz="0" w:space="0" w:color="auto"/>
        <w:right w:val="none" w:sz="0" w:space="0" w:color="auto"/>
      </w:divBdr>
    </w:div>
    <w:div w:id="140988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oehne/Downloads/ov_cd_2020.dotx" TargetMode="External"/></Relationships>
</file>

<file path=word/theme/theme1.xml><?xml version="1.0" encoding="utf-8"?>
<a:theme xmlns:a="http://schemas.openxmlformats.org/drawingml/2006/main" name="Office Theme">
  <a:themeElements>
    <a:clrScheme name="ov20">
      <a:dk1>
        <a:sysClr val="windowText" lastClr="000000"/>
      </a:dk1>
      <a:lt1>
        <a:sysClr val="window" lastClr="FFFFFF"/>
      </a:lt1>
      <a:dk2>
        <a:srgbClr val="44546A"/>
      </a:dk2>
      <a:lt2>
        <a:srgbClr val="E7E6E6"/>
      </a:lt2>
      <a:accent1>
        <a:srgbClr val="00B1EB"/>
      </a:accent1>
      <a:accent2>
        <a:srgbClr val="C2C2C8"/>
      </a:accent2>
      <a:accent3>
        <a:srgbClr val="575E62"/>
      </a:accent3>
      <a:accent4>
        <a:srgbClr val="DB0720"/>
      </a:accent4>
      <a:accent5>
        <a:srgbClr val="00A984"/>
      </a:accent5>
      <a:accent6>
        <a:srgbClr val="00628B"/>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C4397-251F-402A-B97E-FE5113B4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ov_cd_2020.dotx</Template>
  <TotalTime>0</TotalTime>
  <Pages>1</Pages>
  <Words>255</Words>
  <Characters>1608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Project 190010 - Cocon QFC</vt:lpstr>
    </vt:vector>
  </TitlesOfParts>
  <Company>Oventrop GmbH &amp; Co. KG</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190010 - Cocon QFC</dc:title>
  <dc:subject>Requirement Specification</dc:subject>
  <dc:creator>Microsoft Office User</dc:creator>
  <cp:keywords/>
  <dc:description/>
  <cp:lastModifiedBy>Daniel Koehne</cp:lastModifiedBy>
  <cp:revision>13</cp:revision>
  <cp:lastPrinted>2020-07-08T13:04:00Z</cp:lastPrinted>
  <dcterms:created xsi:type="dcterms:W3CDTF">2021-04-19T13:21:00Z</dcterms:created>
  <dcterms:modified xsi:type="dcterms:W3CDTF">2021-04-19T13:40:00Z</dcterms:modified>
  <cp:category>Hydraulik / Hydronics</cp:category>
</cp:coreProperties>
</file>